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E5EC869" w14:textId="77F3A47A" w:rsidR="00326F55" w:rsidRDefault="00A33E9B">
      <w:pPr>
        <w:spacing w:after="0"/>
        <w:ind w:left="1988" w:hanging="1988"/>
        <w:rPr>
          <w:rFonts w:ascii="Arial" w:hAnsi="Arial" w:cs="Arial"/>
          <w:b/>
          <w:sz w:val="24"/>
          <w:lang w:val="en-US"/>
        </w:rPr>
      </w:pPr>
      <w:r>
        <w:rPr>
          <w:rFonts w:ascii="Arial" w:hAnsi="Arial" w:cs="Arial"/>
          <w:b/>
          <w:sz w:val="24"/>
          <w:lang w:val="en-US"/>
        </w:rPr>
        <w:t>3GPP TSG RAN Meeting #</w:t>
      </w:r>
      <w:r w:rsidR="003D3526">
        <w:rPr>
          <w:rFonts w:ascii="Arial" w:hAnsi="Arial" w:cs="Arial"/>
          <w:b/>
          <w:sz w:val="24"/>
          <w:lang w:val="en-US"/>
        </w:rPr>
        <w:t>89</w:t>
      </w:r>
      <w:r>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B06F81" w:rsidRPr="00B06F81">
        <w:rPr>
          <w:rFonts w:ascii="Arial" w:hAnsi="Arial" w:cs="Arial"/>
          <w:b/>
          <w:sz w:val="24"/>
          <w:lang w:val="en-US"/>
        </w:rPr>
        <w:t>RP-201781</w:t>
      </w:r>
    </w:p>
    <w:p w14:paraId="653B1825" w14:textId="24C26397" w:rsidR="00326F55" w:rsidRDefault="00A33DC1">
      <w:pPr>
        <w:spacing w:after="0"/>
        <w:ind w:left="1988" w:hanging="1988"/>
        <w:rPr>
          <w:rFonts w:ascii="Arial" w:hAnsi="Arial" w:cs="Arial"/>
          <w:b/>
          <w:sz w:val="24"/>
          <w:lang w:val="en-US"/>
        </w:rPr>
      </w:pPr>
      <w:r w:rsidRPr="00A33DC1">
        <w:rPr>
          <w:rFonts w:ascii="Arial" w:hAnsi="Arial" w:cs="Arial"/>
          <w:b/>
          <w:sz w:val="24"/>
          <w:lang w:val="en-US"/>
        </w:rPr>
        <w:t>Electronic Meeting, September 14-18, 2020</w:t>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p>
    <w:p w14:paraId="271A1F88" w14:textId="77777777" w:rsidR="00326F55" w:rsidRDefault="00326F55">
      <w:pPr>
        <w:spacing w:after="0"/>
        <w:ind w:left="1988" w:hanging="1988"/>
        <w:rPr>
          <w:rFonts w:ascii="Arial" w:hAnsi="Arial" w:cs="Arial"/>
          <w:b/>
          <w:sz w:val="22"/>
          <w:lang w:val="en-US"/>
        </w:rPr>
      </w:pPr>
    </w:p>
    <w:p w14:paraId="303860F3" w14:textId="70025991" w:rsidR="00326F55" w:rsidRDefault="00A33E9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CATT</w:t>
      </w:r>
    </w:p>
    <w:p w14:paraId="176639B9" w14:textId="0F5EFA8B" w:rsidR="00781ECC" w:rsidRDefault="00A33E9B">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781ECC" w:rsidRPr="00781ECC">
        <w:rPr>
          <w:rFonts w:ascii="Arial" w:hAnsi="Arial" w:cs="Arial"/>
          <w:b/>
          <w:sz w:val="24"/>
          <w:lang w:val="en-US"/>
        </w:rPr>
        <w:t xml:space="preserve">Discussion of </w:t>
      </w:r>
      <w:r w:rsidR="0073040F">
        <w:rPr>
          <w:rFonts w:ascii="Arial" w:hAnsi="Arial" w:cs="Arial"/>
          <w:b/>
          <w:sz w:val="24"/>
          <w:lang w:val="en-US"/>
        </w:rPr>
        <w:t xml:space="preserve">the </w:t>
      </w:r>
      <w:r w:rsidR="00852089" w:rsidRPr="00781ECC">
        <w:rPr>
          <w:rFonts w:ascii="Arial" w:hAnsi="Arial" w:cs="Arial"/>
          <w:b/>
          <w:sz w:val="24"/>
          <w:lang w:val="en-US"/>
        </w:rPr>
        <w:t xml:space="preserve">use cases </w:t>
      </w:r>
      <w:r w:rsidR="00781ECC" w:rsidRPr="00781ECC">
        <w:rPr>
          <w:rFonts w:ascii="Arial" w:hAnsi="Arial" w:cs="Arial"/>
          <w:b/>
          <w:sz w:val="24"/>
          <w:lang w:val="en-US"/>
        </w:rPr>
        <w:t xml:space="preserve">and requirements </w:t>
      </w:r>
      <w:r w:rsidR="00852089">
        <w:rPr>
          <w:rFonts w:ascii="Arial" w:hAnsi="Arial" w:cs="Arial"/>
          <w:b/>
          <w:sz w:val="24"/>
          <w:lang w:val="en-US"/>
        </w:rPr>
        <w:t xml:space="preserve">for V2X </w:t>
      </w:r>
      <w:r w:rsidR="00781ECC" w:rsidRPr="00781ECC">
        <w:rPr>
          <w:rFonts w:ascii="Arial" w:hAnsi="Arial" w:cs="Arial"/>
          <w:b/>
          <w:sz w:val="24"/>
          <w:lang w:val="en-US"/>
        </w:rPr>
        <w:t>positioning</w:t>
      </w:r>
    </w:p>
    <w:p w14:paraId="65D97416" w14:textId="572FA829" w:rsidR="00326F55" w:rsidRDefault="00A33E9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781ECC" w:rsidRPr="00781ECC">
        <w:rPr>
          <w:rFonts w:ascii="Arial" w:hAnsi="Arial" w:cs="Arial"/>
          <w:b/>
          <w:sz w:val="24"/>
          <w:lang w:val="en-US"/>
        </w:rPr>
        <w:t>9.7.12</w:t>
      </w:r>
    </w:p>
    <w:p w14:paraId="62476BB2" w14:textId="77777777" w:rsidR="00326F55" w:rsidRDefault="00A33E9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8FB8798" w14:textId="77777777" w:rsidR="00326F55" w:rsidRDefault="00326F55">
      <w:pPr>
        <w:spacing w:after="0"/>
        <w:ind w:left="1988" w:hanging="1988"/>
        <w:rPr>
          <w:rFonts w:ascii="Arial" w:hAnsi="Arial" w:cs="Arial"/>
          <w:b/>
          <w:sz w:val="24"/>
          <w:lang w:val="en-US"/>
        </w:rPr>
      </w:pPr>
    </w:p>
    <w:p w14:paraId="148DBCB2" w14:textId="77777777" w:rsidR="00326F55" w:rsidRDefault="00326F55">
      <w:pPr>
        <w:pStyle w:val="Title"/>
        <w:pBdr>
          <w:bottom w:val="single" w:sz="4" w:space="1" w:color="auto"/>
        </w:pBdr>
        <w:tabs>
          <w:tab w:val="left" w:pos="709"/>
        </w:tabs>
        <w:spacing w:after="0"/>
        <w:jc w:val="left"/>
        <w:rPr>
          <w:rFonts w:eastAsiaTheme="minorEastAsia" w:cs="Arial"/>
          <w:lang w:val="en-US" w:eastAsia="zh-CN"/>
        </w:rPr>
      </w:pPr>
    </w:p>
    <w:p w14:paraId="1C8CB06A" w14:textId="77777777" w:rsidR="00326F55" w:rsidRDefault="00A33E9B">
      <w:pPr>
        <w:pStyle w:val="Heading1"/>
      </w:pPr>
      <w:bookmarkStart w:id="0" w:name="_Toc32744954"/>
      <w:bookmarkStart w:id="1" w:name="_Toc48211438"/>
      <w:r>
        <w:t>Introduction</w:t>
      </w:r>
      <w:bookmarkEnd w:id="0"/>
      <w:bookmarkEnd w:id="1"/>
    </w:p>
    <w:p w14:paraId="737EFFB4" w14:textId="0F234021" w:rsidR="00624988" w:rsidRDefault="00624988" w:rsidP="00624988">
      <w:pPr>
        <w:rPr>
          <w:bCs/>
        </w:rPr>
      </w:pPr>
      <w:r>
        <w:t xml:space="preserve">In RAN#88e, a new RAN SI was approved [1] for </w:t>
      </w:r>
      <w:r w:rsidRPr="00624988">
        <w:t>identifying the requirements and deployment/operation scenarios for V2X and public safety use cases</w:t>
      </w:r>
      <w:r>
        <w:t xml:space="preserve">. </w:t>
      </w:r>
      <w:r>
        <w:rPr>
          <w:bCs/>
        </w:rPr>
        <w:t xml:space="preserve">The study item includes the following objectives for </w:t>
      </w:r>
      <w:r w:rsidRPr="0093138F">
        <w:rPr>
          <w:bCs/>
        </w:rPr>
        <w:t>positioning use case</w:t>
      </w:r>
      <w:r>
        <w:rPr>
          <w:rFonts w:hint="eastAsia"/>
          <w:bCs/>
          <w:lang w:eastAsia="ko-KR"/>
        </w:rPr>
        <w:t>s</w:t>
      </w:r>
      <w:r>
        <w:rPr>
          <w:bCs/>
          <w:lang w:eastAsia="ko-KR"/>
        </w:rPr>
        <w:t xml:space="preserve">, </w:t>
      </w:r>
      <w:r w:rsidRPr="0093138F">
        <w:rPr>
          <w:bCs/>
        </w:rPr>
        <w:t>requirements</w:t>
      </w:r>
      <w:r>
        <w:rPr>
          <w:bCs/>
        </w:rPr>
        <w:t xml:space="preserve">, and scenarios for the UE in in-coverage, partial coverage, and out-of-coverage </w:t>
      </w:r>
      <w:r w:rsidRPr="00A51EE0">
        <w:rPr>
          <w:bCs/>
        </w:rPr>
        <w:t>as per the network coverage definition in the current specifications</w:t>
      </w:r>
      <w:r>
        <w:rPr>
          <w:bCs/>
        </w:rPr>
        <w:t>:</w:t>
      </w:r>
    </w:p>
    <w:p w14:paraId="1525F82E" w14:textId="77777777" w:rsidR="00624988" w:rsidRPr="002425AC" w:rsidRDefault="00624988" w:rsidP="00C735C9">
      <w:pPr>
        <w:numPr>
          <w:ilvl w:val="0"/>
          <w:numId w:val="30"/>
        </w:numPr>
        <w:overflowPunct w:val="0"/>
        <w:autoSpaceDE w:val="0"/>
        <w:autoSpaceDN w:val="0"/>
        <w:adjustRightInd w:val="0"/>
        <w:spacing w:after="0" w:line="240" w:lineRule="auto"/>
        <w:textAlignment w:val="baseline"/>
        <w:rPr>
          <w:bCs/>
          <w:lang w:val="en-US"/>
        </w:rPr>
      </w:pPr>
      <w:r w:rsidRPr="009F49AF">
        <w:rPr>
          <w:rFonts w:hint="eastAsia"/>
        </w:rPr>
        <w:t xml:space="preserve">Identify </w:t>
      </w:r>
      <w:r w:rsidRPr="009F49AF">
        <w:rPr>
          <w:rFonts w:eastAsia="Times New Roman"/>
        </w:rPr>
        <w:t xml:space="preserve">the </w:t>
      </w:r>
      <w:r>
        <w:rPr>
          <w:rFonts w:eastAsia="Times New Roman"/>
        </w:rPr>
        <w:t xml:space="preserve">positioning </w:t>
      </w:r>
      <w:r w:rsidRPr="009F49AF">
        <w:rPr>
          <w:rFonts w:eastAsia="Times New Roman"/>
        </w:rPr>
        <w:t xml:space="preserve">use cases and requirements </w:t>
      </w:r>
      <w:r>
        <w:rPr>
          <w:rFonts w:eastAsia="Times New Roman"/>
        </w:rPr>
        <w:t>for</w:t>
      </w:r>
      <w:r w:rsidRPr="0093138F">
        <w:rPr>
          <w:rFonts w:eastAsia="Times New Roman"/>
        </w:rPr>
        <w:t xml:space="preserve"> V2X and public safety</w:t>
      </w:r>
      <w:r w:rsidRPr="00021F9D">
        <w:rPr>
          <w:rFonts w:eastAsia="Times New Roman"/>
        </w:rPr>
        <w:t>, based on the existing 3GPP work and input from industry fora</w:t>
      </w:r>
      <w:r>
        <w:rPr>
          <w:rFonts w:eastAsia="Times New Roman"/>
        </w:rPr>
        <w:t>.</w:t>
      </w:r>
    </w:p>
    <w:p w14:paraId="6CAECB62" w14:textId="77777777" w:rsidR="00624988" w:rsidRPr="002425AC" w:rsidRDefault="00624988" w:rsidP="00C735C9">
      <w:pPr>
        <w:numPr>
          <w:ilvl w:val="0"/>
          <w:numId w:val="30"/>
        </w:numPr>
        <w:overflowPunct w:val="0"/>
        <w:autoSpaceDE w:val="0"/>
        <w:autoSpaceDN w:val="0"/>
        <w:adjustRightInd w:val="0"/>
        <w:spacing w:after="0" w:line="240" w:lineRule="auto"/>
        <w:textAlignment w:val="baseline"/>
        <w:rPr>
          <w:lang w:val="en-US"/>
        </w:rPr>
      </w:pPr>
      <w:r w:rsidRPr="009F49AF">
        <w:rPr>
          <w:rFonts w:hint="eastAsia"/>
        </w:rPr>
        <w:t xml:space="preserve">Identify potential </w:t>
      </w:r>
      <w:r>
        <w:t xml:space="preserve">deployment and </w:t>
      </w:r>
      <w:r w:rsidRPr="009F49AF">
        <w:rPr>
          <w:rFonts w:hint="eastAsia"/>
        </w:rPr>
        <w:t>operation scenarios</w:t>
      </w:r>
      <w:r>
        <w:t xml:space="preserve"> </w:t>
      </w:r>
    </w:p>
    <w:p w14:paraId="08BD642B" w14:textId="77777777" w:rsidR="00624988" w:rsidRDefault="00624988" w:rsidP="00624988">
      <w:pPr>
        <w:spacing w:after="0"/>
        <w:rPr>
          <w:bCs/>
          <w:lang w:val="en-US"/>
        </w:rPr>
      </w:pPr>
    </w:p>
    <w:p w14:paraId="6121FD2B" w14:textId="335A9210" w:rsidR="00326F55" w:rsidRDefault="00624988" w:rsidP="00624988">
      <w:pPr>
        <w:spacing w:after="200" w:line="276" w:lineRule="auto"/>
      </w:pPr>
      <w:bookmarkStart w:id="2" w:name="_Toc511230715"/>
      <w:bookmarkStart w:id="3" w:name="_Toc511230578"/>
      <w:r>
        <w:t xml:space="preserve">In this contribution, we present our </w:t>
      </w:r>
      <w:r w:rsidR="000920A6">
        <w:t xml:space="preserve">initial </w:t>
      </w:r>
      <w:r>
        <w:t>views for the use cases and requirements for V2X</w:t>
      </w:r>
      <w:r w:rsidR="004F108A">
        <w:t xml:space="preserve"> positioning</w:t>
      </w:r>
      <w:r w:rsidR="00A33E9B">
        <w:t>.</w:t>
      </w:r>
    </w:p>
    <w:p w14:paraId="24D42703" w14:textId="77777777" w:rsidR="009977EC" w:rsidRDefault="009977EC" w:rsidP="00624988">
      <w:pPr>
        <w:spacing w:after="200" w:line="276" w:lineRule="auto"/>
      </w:pPr>
    </w:p>
    <w:p w14:paraId="547A8EC7" w14:textId="7E828402" w:rsidR="000F58EC" w:rsidRDefault="001E2AD3">
      <w:pPr>
        <w:pStyle w:val="Heading1"/>
      </w:pPr>
      <w:bookmarkStart w:id="4" w:name="_Toc48211439"/>
      <w:r>
        <w:t>Discussion</w:t>
      </w:r>
    </w:p>
    <w:p w14:paraId="3FDEEDEA" w14:textId="0A00535B" w:rsidR="002F7118" w:rsidRDefault="004D4D5A" w:rsidP="002F7118">
      <w:pPr>
        <w:pStyle w:val="Heading2"/>
      </w:pPr>
      <w:r>
        <w:t>Template for u</w:t>
      </w:r>
      <w:r w:rsidR="002F7118" w:rsidRPr="002F7118">
        <w:rPr>
          <w:rFonts w:hint="eastAsia"/>
        </w:rPr>
        <w:t xml:space="preserve">se cases </w:t>
      </w:r>
      <w:r w:rsidR="008751E0">
        <w:t>of</w:t>
      </w:r>
      <w:r w:rsidR="002F7118" w:rsidRPr="002F7118">
        <w:rPr>
          <w:rFonts w:hint="eastAsia"/>
        </w:rPr>
        <w:t xml:space="preserve"> V2X</w:t>
      </w:r>
      <w:r w:rsidR="00154B84">
        <w:t xml:space="preserve"> positioning</w:t>
      </w:r>
    </w:p>
    <w:p w14:paraId="53EC23BA" w14:textId="5717C0A0" w:rsidR="00154B84" w:rsidRDefault="00154B84" w:rsidP="00154B84">
      <w:pPr>
        <w:rPr>
          <w:lang w:eastAsia="en-US"/>
        </w:rPr>
      </w:pPr>
      <w:r>
        <w:rPr>
          <w:lang w:eastAsia="en-US"/>
        </w:rPr>
        <w:t xml:space="preserve">For </w:t>
      </w:r>
      <w:r w:rsidR="00880335">
        <w:rPr>
          <w:lang w:eastAsia="en-US"/>
        </w:rPr>
        <w:t xml:space="preserve">the </w:t>
      </w:r>
      <w:r>
        <w:rPr>
          <w:lang w:eastAsia="en-US"/>
        </w:rPr>
        <w:t xml:space="preserve">description of </w:t>
      </w:r>
      <w:r w:rsidR="009977EC" w:rsidRPr="009977EC">
        <w:rPr>
          <w:lang w:eastAsia="en-US"/>
        </w:rPr>
        <w:t>the use cases of V2X positioning</w:t>
      </w:r>
      <w:r>
        <w:rPr>
          <w:lang w:eastAsia="en-US"/>
        </w:rPr>
        <w:t>, one may need to consider the relationship between use cases</w:t>
      </w:r>
      <w:r w:rsidR="00623887">
        <w:rPr>
          <w:lang w:eastAsia="en-US"/>
        </w:rPr>
        <w:t>,</w:t>
      </w:r>
      <w:r>
        <w:rPr>
          <w:lang w:eastAsia="en-US"/>
        </w:rPr>
        <w:t xml:space="preserve"> use cases scenarios, </w:t>
      </w:r>
      <w:r w:rsidR="004F108A">
        <w:rPr>
          <w:lang w:eastAsia="en-US"/>
        </w:rPr>
        <w:t>network coverage</w:t>
      </w:r>
      <w:r w:rsidR="00747C6B">
        <w:rPr>
          <w:lang w:eastAsia="en-US"/>
        </w:rPr>
        <w:t>,</w:t>
      </w:r>
      <w:r w:rsidR="004F108A">
        <w:rPr>
          <w:lang w:eastAsia="en-US"/>
        </w:rPr>
        <w:t xml:space="preserve"> and </w:t>
      </w:r>
      <w:r w:rsidR="00623887">
        <w:rPr>
          <w:lang w:eastAsia="en-US"/>
        </w:rPr>
        <w:t>road environments:</w:t>
      </w:r>
    </w:p>
    <w:p w14:paraId="5D0678FC" w14:textId="04D4C4F0" w:rsidR="00154B84" w:rsidRDefault="00154B84" w:rsidP="000D5D43">
      <w:pPr>
        <w:pStyle w:val="ListParagraph"/>
        <w:numPr>
          <w:ilvl w:val="0"/>
          <w:numId w:val="31"/>
        </w:numPr>
        <w:rPr>
          <w:lang w:eastAsia="en-US"/>
        </w:rPr>
      </w:pPr>
      <w:r>
        <w:rPr>
          <w:lang w:eastAsia="en-US"/>
        </w:rPr>
        <w:t>Use Cases: the high</w:t>
      </w:r>
      <w:r w:rsidR="00623887">
        <w:rPr>
          <w:lang w:eastAsia="en-US"/>
        </w:rPr>
        <w:t>-</w:t>
      </w:r>
      <w:r>
        <w:rPr>
          <w:lang w:eastAsia="en-US"/>
        </w:rPr>
        <w:t xml:space="preserve">level </w:t>
      </w:r>
      <w:r w:rsidR="00CE779A">
        <w:rPr>
          <w:lang w:eastAsia="en-US"/>
        </w:rPr>
        <w:t xml:space="preserve">abstraction </w:t>
      </w:r>
      <w:r>
        <w:rPr>
          <w:lang w:eastAsia="en-US"/>
        </w:rPr>
        <w:t xml:space="preserve">of executing an application in a particular situation with a specific purpose. A use case may entail </w:t>
      </w:r>
      <w:r w:rsidR="00880335">
        <w:rPr>
          <w:lang w:eastAsia="en-US"/>
        </w:rPr>
        <w:t>several</w:t>
      </w:r>
      <w:r>
        <w:rPr>
          <w:lang w:eastAsia="en-US"/>
        </w:rPr>
        <w:t xml:space="preserve"> specific scenarios</w:t>
      </w:r>
      <w:r w:rsidR="00CE779A">
        <w:rPr>
          <w:lang w:eastAsia="en-US"/>
        </w:rPr>
        <w:t xml:space="preserve"> </w:t>
      </w:r>
      <w:r w:rsidR="00CE779A" w:rsidRPr="00CE779A">
        <w:rPr>
          <w:lang w:eastAsia="en-US"/>
        </w:rPr>
        <w:t>involving the described functionality</w:t>
      </w:r>
    </w:p>
    <w:p w14:paraId="0E8F7AB5" w14:textId="5864E1FC" w:rsidR="00154B84" w:rsidRDefault="00623887" w:rsidP="000D5D43">
      <w:pPr>
        <w:pStyle w:val="ListParagraph"/>
        <w:numPr>
          <w:ilvl w:val="0"/>
          <w:numId w:val="31"/>
        </w:numPr>
        <w:rPr>
          <w:lang w:eastAsia="en-US"/>
        </w:rPr>
      </w:pPr>
      <w:r>
        <w:rPr>
          <w:lang w:eastAsia="en-US"/>
        </w:rPr>
        <w:t>U</w:t>
      </w:r>
      <w:r w:rsidR="00154B84" w:rsidRPr="00154B84">
        <w:rPr>
          <w:lang w:eastAsia="en-US"/>
        </w:rPr>
        <w:t>se case scenarios</w:t>
      </w:r>
      <w:r w:rsidR="00154B84">
        <w:rPr>
          <w:lang w:eastAsia="en-US"/>
        </w:rPr>
        <w:t xml:space="preserve">: </w:t>
      </w:r>
      <w:r w:rsidR="00CE779A" w:rsidRPr="00CE779A">
        <w:rPr>
          <w:lang w:eastAsia="en-US"/>
        </w:rPr>
        <w:t>a sequence of steps describing an interaction between a user and a system</w:t>
      </w:r>
      <w:r w:rsidR="00CE779A">
        <w:rPr>
          <w:lang w:eastAsia="en-US"/>
        </w:rPr>
        <w:t xml:space="preserve">. </w:t>
      </w:r>
      <w:r w:rsidR="00154B84">
        <w:rPr>
          <w:lang w:eastAsia="en-US"/>
        </w:rPr>
        <w:t>Given a use case, different specific use case scenarios can be derived for different situations that may imply different specific requirements.</w:t>
      </w:r>
    </w:p>
    <w:p w14:paraId="1AB9F7FE" w14:textId="0227053D" w:rsidR="004F108A" w:rsidRDefault="004F108A" w:rsidP="000D5D43">
      <w:pPr>
        <w:pStyle w:val="ListParagraph"/>
        <w:numPr>
          <w:ilvl w:val="0"/>
          <w:numId w:val="31"/>
        </w:numPr>
        <w:rPr>
          <w:lang w:eastAsia="en-US"/>
        </w:rPr>
      </w:pPr>
      <w:r>
        <w:rPr>
          <w:lang w:eastAsia="en-US"/>
        </w:rPr>
        <w:t xml:space="preserve">Network coverage: </w:t>
      </w:r>
      <w:r w:rsidRPr="004F108A">
        <w:rPr>
          <w:lang w:eastAsia="en-US"/>
        </w:rPr>
        <w:t>in-coverage, partial coverage, and out-of-coverage</w:t>
      </w:r>
      <w:r>
        <w:rPr>
          <w:lang w:eastAsia="en-US"/>
        </w:rPr>
        <w:t>. Each use case should be mapped to at least one network coverage, while the latter can be associated with one or more use cases.</w:t>
      </w:r>
    </w:p>
    <w:p w14:paraId="7D614C7C" w14:textId="6892A809" w:rsidR="00623887" w:rsidRDefault="00623887" w:rsidP="000D5D43">
      <w:pPr>
        <w:pStyle w:val="ListParagraph"/>
        <w:numPr>
          <w:ilvl w:val="0"/>
          <w:numId w:val="31"/>
        </w:numPr>
        <w:rPr>
          <w:lang w:eastAsia="en-US"/>
        </w:rPr>
      </w:pPr>
      <w:r>
        <w:rPr>
          <w:lang w:eastAsia="en-US"/>
        </w:rPr>
        <w:t>Road environments</w:t>
      </w:r>
      <w:r w:rsidR="00880335">
        <w:rPr>
          <w:lang w:eastAsia="en-US"/>
        </w:rPr>
        <w:t xml:space="preserve">: </w:t>
      </w:r>
      <w:r>
        <w:rPr>
          <w:lang w:eastAsia="en-US"/>
        </w:rPr>
        <w:t>the typical places where vehicle traffic and</w:t>
      </w:r>
      <w:r w:rsidR="004F108A">
        <w:rPr>
          <w:lang w:eastAsia="en-US"/>
        </w:rPr>
        <w:t xml:space="preserve"> </w:t>
      </w:r>
      <w:r>
        <w:rPr>
          <w:lang w:eastAsia="en-US"/>
        </w:rPr>
        <w:t>V2X use cases occur, such as intersections, urban and rural streets, high</w:t>
      </w:r>
      <w:r w:rsidR="00880335">
        <w:rPr>
          <w:lang w:eastAsia="en-US"/>
        </w:rPr>
        <w:t>-</w:t>
      </w:r>
      <w:r>
        <w:rPr>
          <w:lang w:eastAsia="en-US"/>
        </w:rPr>
        <w:t xml:space="preserve">speed roads (Autobahn), parking lots, etc. Each use case should be mapped to at least one road environment, while the latter can be associated </w:t>
      </w:r>
      <w:r w:rsidR="00880335">
        <w:rPr>
          <w:lang w:eastAsia="en-US"/>
        </w:rPr>
        <w:t>with</w:t>
      </w:r>
      <w:r>
        <w:rPr>
          <w:lang w:eastAsia="en-US"/>
        </w:rPr>
        <w:t xml:space="preserve"> one or more use cases.</w:t>
      </w:r>
    </w:p>
    <w:p w14:paraId="0CAF592F" w14:textId="77777777" w:rsidR="004F108A" w:rsidRDefault="004F108A" w:rsidP="004F108A">
      <w:pPr>
        <w:pStyle w:val="ListParagraph"/>
        <w:rPr>
          <w:lang w:eastAsia="en-US"/>
        </w:rPr>
      </w:pPr>
    </w:p>
    <w:p w14:paraId="752EDC5B" w14:textId="32161A48" w:rsidR="00343A5E" w:rsidRDefault="005D0CB4" w:rsidP="00623887">
      <w:pPr>
        <w:spacing w:line="359" w:lineRule="auto"/>
        <w:ind w:right="51"/>
      </w:pPr>
      <w:r>
        <w:rPr>
          <w:lang w:eastAsia="en-US"/>
        </w:rPr>
        <w:t>There can be many use cases for</w:t>
      </w:r>
      <w:r w:rsidRPr="005D0CB4">
        <w:rPr>
          <w:lang w:eastAsia="en-US"/>
        </w:rPr>
        <w:t xml:space="preserve"> V2X positioning</w:t>
      </w:r>
      <w:r>
        <w:rPr>
          <w:lang w:eastAsia="en-US"/>
        </w:rPr>
        <w:t xml:space="preserve"> [2][3][4].</w:t>
      </w:r>
      <w:r w:rsidR="002043FD">
        <w:rPr>
          <w:lang w:eastAsia="en-US"/>
        </w:rPr>
        <w:t xml:space="preserve"> </w:t>
      </w:r>
      <w:r w:rsidR="00623887">
        <w:t xml:space="preserve">For this SI, we suggest </w:t>
      </w:r>
      <w:r w:rsidR="00747C6B">
        <w:t>using</w:t>
      </w:r>
      <w:r w:rsidR="00623887">
        <w:t xml:space="preserve"> a </w:t>
      </w:r>
      <w:r w:rsidR="00343A5E">
        <w:t xml:space="preserve">template </w:t>
      </w:r>
      <w:r w:rsidR="00623887">
        <w:t>to describe the use cases for V2X positioning</w:t>
      </w:r>
      <w:r w:rsidR="00CE779A">
        <w:t xml:space="preserve"> </w:t>
      </w:r>
      <w:r w:rsidR="004F108A">
        <w:t xml:space="preserve">similar to </w:t>
      </w:r>
      <w:r w:rsidR="00CE779A">
        <w:rPr>
          <w:lang w:eastAsia="en-US"/>
        </w:rPr>
        <w:fldChar w:fldCharType="begin"/>
      </w:r>
      <w:r w:rsidR="00CE779A">
        <w:rPr>
          <w:lang w:eastAsia="en-US"/>
        </w:rPr>
        <w:instrText xml:space="preserve"> REF _Ref50027418 \r \h </w:instrText>
      </w:r>
      <w:r w:rsidR="00CE779A">
        <w:rPr>
          <w:lang w:eastAsia="en-US"/>
        </w:rPr>
      </w:r>
      <w:r w:rsidR="00CE779A">
        <w:rPr>
          <w:lang w:eastAsia="en-US"/>
        </w:rPr>
        <w:fldChar w:fldCharType="separate"/>
      </w:r>
      <w:r w:rsidR="003F5A84">
        <w:rPr>
          <w:lang w:eastAsia="en-US"/>
        </w:rPr>
        <w:t>[2]</w:t>
      </w:r>
      <w:r w:rsidR="00CE779A">
        <w:rPr>
          <w:lang w:eastAsia="en-US"/>
        </w:rPr>
        <w:fldChar w:fldCharType="end"/>
      </w:r>
      <w:r w:rsidR="004F108A">
        <w:t xml:space="preserve">. </w:t>
      </w:r>
      <w:r w:rsidR="00CE779A">
        <w:t xml:space="preserve">Using a template </w:t>
      </w:r>
      <w:r w:rsidR="00343A5E">
        <w:t xml:space="preserve">allows a more detailed description of </w:t>
      </w:r>
      <w:r w:rsidR="00623887">
        <w:t xml:space="preserve">the </w:t>
      </w:r>
      <w:r w:rsidR="00343A5E">
        <w:t>use case</w:t>
      </w:r>
      <w:r w:rsidR="00623887">
        <w:t>s</w:t>
      </w:r>
      <w:r w:rsidR="00343A5E">
        <w:t xml:space="preserve"> to support the derivation of the </w:t>
      </w:r>
      <w:r w:rsidR="00A023DC">
        <w:t xml:space="preserve">V2X positioning </w:t>
      </w:r>
      <w:r w:rsidR="00343A5E">
        <w:t>requirements.</w:t>
      </w:r>
      <w:r w:rsidR="00623887">
        <w:t xml:space="preserve"> </w:t>
      </w:r>
      <w:r w:rsidR="00343A5E">
        <w:t>The template remain</w:t>
      </w:r>
      <w:r w:rsidR="002043FD">
        <w:t>s</w:t>
      </w:r>
      <w:r w:rsidR="00343A5E">
        <w:t xml:space="preserve"> as abstract as possible relative to the specific implementation and architecture of the overlaying cellular system but define</w:t>
      </w:r>
      <w:r w:rsidR="00880335">
        <w:t>s</w:t>
      </w:r>
      <w:r w:rsidR="00343A5E">
        <w:t xml:space="preserve"> specific roles for the different actors, the applicable </w:t>
      </w:r>
      <w:r w:rsidR="004F108A">
        <w:t>n</w:t>
      </w:r>
      <w:r w:rsidR="004F108A" w:rsidRPr="004F108A">
        <w:t xml:space="preserve">etwork coverage </w:t>
      </w:r>
      <w:r w:rsidR="004F108A">
        <w:t xml:space="preserve">and </w:t>
      </w:r>
      <w:r w:rsidR="00343A5E">
        <w:t>road environment</w:t>
      </w:r>
      <w:r w:rsidR="00880335">
        <w:t>,</w:t>
      </w:r>
      <w:r w:rsidR="00343A5E">
        <w:t xml:space="preserve"> and the specific use case scenario. The UC descriptions are written </w:t>
      </w:r>
      <w:r w:rsidR="00343A5E">
        <w:lastRenderedPageBreak/>
        <w:t xml:space="preserve">from the vehicle perspective and strive to be </w:t>
      </w:r>
      <w:r w:rsidR="004F108A">
        <w:t xml:space="preserve">positioning </w:t>
      </w:r>
      <w:r w:rsidR="00343A5E">
        <w:t xml:space="preserve">solution agnostic and applicable to both </w:t>
      </w:r>
      <w:r w:rsidR="004F108A" w:rsidRPr="004F108A">
        <w:t>human</w:t>
      </w:r>
      <w:r w:rsidR="004F108A">
        <w:t>-</w:t>
      </w:r>
      <w:r w:rsidR="00343A5E">
        <w:t>driven and autonomous vehicles.</w:t>
      </w:r>
    </w:p>
    <w:p w14:paraId="5DE6ABE6" w14:textId="772EB293" w:rsidR="00D21029" w:rsidRDefault="00D21029" w:rsidP="00D21029">
      <w:pPr>
        <w:pStyle w:val="Caption"/>
        <w:jc w:val="left"/>
      </w:pPr>
      <w:bookmarkStart w:id="5" w:name="p1"/>
      <w:r>
        <w:t xml:space="preserve">Proposal </w:t>
      </w:r>
      <w:r>
        <w:fldChar w:fldCharType="begin"/>
      </w:r>
      <w:r>
        <w:instrText xml:space="preserve"> SEQ Proposal \* ARABIC </w:instrText>
      </w:r>
      <w:r>
        <w:fldChar w:fldCharType="separate"/>
      </w:r>
      <w:r w:rsidR="003F5A84">
        <w:rPr>
          <w:noProof/>
        </w:rPr>
        <w:t>1</w:t>
      </w:r>
      <w:r>
        <w:fldChar w:fldCharType="end"/>
      </w:r>
      <w:r>
        <w:t xml:space="preserve">: </w:t>
      </w:r>
      <w:r w:rsidR="00206F70">
        <w:t xml:space="preserve">Consider </w:t>
      </w:r>
      <w:r w:rsidR="00880335">
        <w:t>using</w:t>
      </w:r>
      <w:r w:rsidR="00206F70">
        <w:t xml:space="preserve"> </w:t>
      </w:r>
      <w:r w:rsidR="00DD78D7">
        <w:t>a</w:t>
      </w:r>
      <w:r w:rsidR="00206F70">
        <w:t xml:space="preserve"> </w:t>
      </w:r>
      <w:r w:rsidR="00206F70" w:rsidRPr="00206F70">
        <w:t xml:space="preserve">template </w:t>
      </w:r>
      <w:r w:rsidR="00206F70">
        <w:rPr>
          <w:lang w:eastAsia="en-US"/>
        </w:rPr>
        <w:t xml:space="preserve">for defining the use cases of V2X positioning for this SI. </w:t>
      </w:r>
    </w:p>
    <w:bookmarkEnd w:id="5"/>
    <w:p w14:paraId="48F048AB" w14:textId="32A2A6F5" w:rsidR="007B7119" w:rsidRDefault="007B0259" w:rsidP="00343A5E">
      <w:pPr>
        <w:spacing w:line="358" w:lineRule="auto"/>
        <w:ind w:right="51"/>
      </w:pPr>
      <w:r>
        <w:t xml:space="preserve">In </w:t>
      </w:r>
      <w:r w:rsidR="00DD78D7">
        <w:rPr>
          <w:lang w:eastAsia="en-US"/>
        </w:rPr>
        <w:fldChar w:fldCharType="begin"/>
      </w:r>
      <w:r w:rsidR="00DD78D7">
        <w:rPr>
          <w:lang w:eastAsia="en-US"/>
        </w:rPr>
        <w:instrText xml:space="preserve"> REF _Ref50027418 \r \h </w:instrText>
      </w:r>
      <w:r w:rsidR="00DD78D7">
        <w:rPr>
          <w:lang w:eastAsia="en-US"/>
        </w:rPr>
      </w:r>
      <w:r w:rsidR="00DD78D7">
        <w:rPr>
          <w:lang w:eastAsia="en-US"/>
        </w:rPr>
        <w:fldChar w:fldCharType="separate"/>
      </w:r>
      <w:r w:rsidR="003F5A84">
        <w:rPr>
          <w:lang w:eastAsia="en-US"/>
        </w:rPr>
        <w:t>[2]</w:t>
      </w:r>
      <w:r w:rsidR="00DD78D7">
        <w:rPr>
          <w:lang w:eastAsia="en-US"/>
        </w:rPr>
        <w:fldChar w:fldCharType="end"/>
      </w:r>
      <w:r>
        <w:rPr>
          <w:lang w:eastAsia="en-US"/>
        </w:rPr>
        <w:t xml:space="preserve">, </w:t>
      </w:r>
      <w:r>
        <w:t xml:space="preserve">5GAA has developed a template for C-V2X use cases. </w:t>
      </w:r>
      <w:r w:rsidR="00D371DC">
        <w:t xml:space="preserve">For this SI, we may need to </w:t>
      </w:r>
      <w:r w:rsidR="004F108A">
        <w:t>include</w:t>
      </w:r>
      <w:r w:rsidR="00D371DC">
        <w:t xml:space="preserve"> all of the fields </w:t>
      </w:r>
      <w:r w:rsidR="00A023DC">
        <w:t xml:space="preserve">shown </w:t>
      </w:r>
      <w:r w:rsidR="00D371DC">
        <w:t>in th</w:t>
      </w:r>
      <w:r w:rsidR="00A023DC">
        <w:t>at</w:t>
      </w:r>
      <w:r w:rsidR="00D371DC">
        <w:t xml:space="preserve"> template. </w:t>
      </w:r>
      <w:r w:rsidR="002043FD">
        <w:t>In the following</w:t>
      </w:r>
      <w:r w:rsidR="007B7119">
        <w:t>, we propose to use a simplified template shown in Table 1.</w:t>
      </w:r>
    </w:p>
    <w:p w14:paraId="45209167" w14:textId="55AE5910" w:rsidR="007B7119" w:rsidRDefault="007B7119" w:rsidP="007B7119">
      <w:pPr>
        <w:pStyle w:val="Caption"/>
        <w:jc w:val="left"/>
      </w:pPr>
      <w:bookmarkStart w:id="6" w:name="p2"/>
      <w:r>
        <w:t xml:space="preserve">Proposal </w:t>
      </w:r>
      <w:r>
        <w:fldChar w:fldCharType="begin"/>
      </w:r>
      <w:r>
        <w:instrText xml:space="preserve"> SEQ Proposal \* ARABIC </w:instrText>
      </w:r>
      <w:r>
        <w:fldChar w:fldCharType="separate"/>
      </w:r>
      <w:r w:rsidR="003F5A84">
        <w:rPr>
          <w:noProof/>
        </w:rPr>
        <w:t>2</w:t>
      </w:r>
      <w:r>
        <w:fldChar w:fldCharType="end"/>
      </w:r>
      <w:r>
        <w:t xml:space="preserve">: Consider </w:t>
      </w:r>
      <w:r w:rsidR="00880335">
        <w:t>using</w:t>
      </w:r>
      <w:r>
        <w:t xml:space="preserve"> </w:t>
      </w:r>
      <w:r w:rsidR="00A023DC">
        <w:t>the</w:t>
      </w:r>
      <w:r>
        <w:t xml:space="preserve"> </w:t>
      </w:r>
      <w:r w:rsidRPr="00206F70">
        <w:t xml:space="preserve">template </w:t>
      </w:r>
      <w:r w:rsidR="00A023DC">
        <w:t xml:space="preserve">shown in the following table </w:t>
      </w:r>
      <w:r>
        <w:rPr>
          <w:lang w:eastAsia="en-US"/>
        </w:rPr>
        <w:t xml:space="preserve">for defining the use cases of V2X positioning. </w:t>
      </w:r>
    </w:p>
    <w:p w14:paraId="3BE442E5" w14:textId="6008EBE5" w:rsidR="00DD78D7" w:rsidRDefault="00F30DD6" w:rsidP="00F30DD6">
      <w:pPr>
        <w:pStyle w:val="Caption"/>
      </w:pPr>
      <w:r>
        <w:t xml:space="preserve">Table </w:t>
      </w:r>
      <w:r>
        <w:fldChar w:fldCharType="begin"/>
      </w:r>
      <w:r>
        <w:instrText xml:space="preserve"> SEQ Table \* ARABIC </w:instrText>
      </w:r>
      <w:r>
        <w:fldChar w:fldCharType="separate"/>
      </w:r>
      <w:r w:rsidR="003F5A84">
        <w:rPr>
          <w:noProof/>
        </w:rPr>
        <w:t>1</w:t>
      </w:r>
      <w:r>
        <w:fldChar w:fldCharType="end"/>
      </w:r>
      <w:r>
        <w:t xml:space="preserve"> A </w:t>
      </w:r>
      <w:r w:rsidRPr="00F30DD6">
        <w:t>template for the use cases of V2X positioning</w:t>
      </w:r>
    </w:p>
    <w:tbl>
      <w:tblPr>
        <w:tblStyle w:val="GridTable5Dark-Accent3"/>
        <w:tblW w:w="9346" w:type="dxa"/>
        <w:tblLook w:val="04A0" w:firstRow="1" w:lastRow="0" w:firstColumn="1" w:lastColumn="0" w:noHBand="0" w:noVBand="1"/>
      </w:tblPr>
      <w:tblGrid>
        <w:gridCol w:w="2405"/>
        <w:gridCol w:w="6941"/>
      </w:tblGrid>
      <w:tr w:rsidR="00052BA4" w:rsidRPr="00052BA4" w14:paraId="05A3EBBF" w14:textId="77777777" w:rsidTr="00AC16BD">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405" w:type="dxa"/>
          </w:tcPr>
          <w:p w14:paraId="552EE2E2" w14:textId="77777777" w:rsidR="00DD78D7" w:rsidRPr="00052BA4" w:rsidRDefault="00DD78D7" w:rsidP="00EA15F5">
            <w:pPr>
              <w:spacing w:after="0"/>
              <w:rPr>
                <w:color w:val="auto"/>
              </w:rPr>
            </w:pPr>
            <w:r w:rsidRPr="00052BA4">
              <w:rPr>
                <w:rFonts w:ascii="Calibri" w:eastAsia="Calibri" w:hAnsi="Calibri" w:cs="Calibri"/>
                <w:color w:val="auto"/>
              </w:rPr>
              <w:t xml:space="preserve">Fields </w:t>
            </w:r>
          </w:p>
        </w:tc>
        <w:tc>
          <w:tcPr>
            <w:tcW w:w="6941" w:type="dxa"/>
          </w:tcPr>
          <w:p w14:paraId="02C2C8F4" w14:textId="77777777" w:rsidR="00DD78D7" w:rsidRPr="00052BA4" w:rsidRDefault="00DD78D7" w:rsidP="00EA15F5">
            <w:pPr>
              <w:spacing w:after="0"/>
              <w:ind w:left="1"/>
              <w:cnfStyle w:val="100000000000" w:firstRow="1" w:lastRow="0" w:firstColumn="0" w:lastColumn="0" w:oddVBand="0" w:evenVBand="0" w:oddHBand="0" w:evenHBand="0" w:firstRowFirstColumn="0" w:firstRowLastColumn="0" w:lastRowFirstColumn="0" w:lastRowLastColumn="0"/>
              <w:rPr>
                <w:color w:val="auto"/>
              </w:rPr>
            </w:pPr>
            <w:r w:rsidRPr="00052BA4">
              <w:rPr>
                <w:rFonts w:ascii="Calibri" w:eastAsia="Calibri" w:hAnsi="Calibri" w:cs="Calibri"/>
                <w:color w:val="auto"/>
              </w:rPr>
              <w:t xml:space="preserve">Description </w:t>
            </w:r>
          </w:p>
        </w:tc>
      </w:tr>
      <w:tr w:rsidR="00052BA4" w:rsidRPr="00052BA4" w14:paraId="7A86D387" w14:textId="77777777" w:rsidTr="00AC16BD">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405" w:type="dxa"/>
          </w:tcPr>
          <w:p w14:paraId="7C97AD37" w14:textId="5928B77C" w:rsidR="00DD78D7" w:rsidRPr="00052BA4" w:rsidRDefault="00DD78D7" w:rsidP="00EA15F5">
            <w:pPr>
              <w:spacing w:after="0"/>
              <w:rPr>
                <w:color w:val="auto"/>
              </w:rPr>
            </w:pPr>
            <w:r w:rsidRPr="00052BA4">
              <w:rPr>
                <w:rFonts w:ascii="Calibri" w:eastAsia="Calibri" w:hAnsi="Calibri" w:cs="Calibri"/>
                <w:color w:val="auto"/>
              </w:rPr>
              <w:t xml:space="preserve">Use </w:t>
            </w:r>
            <w:r w:rsidR="00AC16BD">
              <w:rPr>
                <w:rFonts w:ascii="Calibri" w:eastAsia="Calibri" w:hAnsi="Calibri" w:cs="Calibri"/>
                <w:color w:val="auto"/>
              </w:rPr>
              <w:t>c</w:t>
            </w:r>
            <w:r w:rsidRPr="00052BA4">
              <w:rPr>
                <w:rFonts w:ascii="Calibri" w:eastAsia="Calibri" w:hAnsi="Calibri" w:cs="Calibri"/>
                <w:color w:val="auto"/>
              </w:rPr>
              <w:t xml:space="preserve">ase </w:t>
            </w:r>
            <w:r w:rsidR="00AC16BD">
              <w:rPr>
                <w:rFonts w:ascii="Calibri" w:eastAsia="Calibri" w:hAnsi="Calibri" w:cs="Calibri"/>
                <w:color w:val="auto"/>
              </w:rPr>
              <w:t>n</w:t>
            </w:r>
            <w:r w:rsidRPr="00052BA4">
              <w:rPr>
                <w:rFonts w:ascii="Calibri" w:eastAsia="Calibri" w:hAnsi="Calibri" w:cs="Calibri"/>
                <w:color w:val="auto"/>
              </w:rPr>
              <w:t xml:space="preserve">ame </w:t>
            </w:r>
          </w:p>
        </w:tc>
        <w:tc>
          <w:tcPr>
            <w:tcW w:w="6941" w:type="dxa"/>
          </w:tcPr>
          <w:p w14:paraId="61DD1BF8" w14:textId="77777777" w:rsidR="00DD78D7" w:rsidRPr="00052BA4" w:rsidRDefault="00DD78D7"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Name and abbreviation of the use case if existing </w:t>
            </w:r>
          </w:p>
        </w:tc>
      </w:tr>
      <w:tr w:rsidR="00052BA4" w:rsidRPr="00052BA4" w14:paraId="7FC58030" w14:textId="77777777" w:rsidTr="00AC16BD">
        <w:trPr>
          <w:trHeight w:val="278"/>
        </w:trPr>
        <w:tc>
          <w:tcPr>
            <w:cnfStyle w:val="001000000000" w:firstRow="0" w:lastRow="0" w:firstColumn="1" w:lastColumn="0" w:oddVBand="0" w:evenVBand="0" w:oddHBand="0" w:evenHBand="0" w:firstRowFirstColumn="0" w:firstRowLastColumn="0" w:lastRowFirstColumn="0" w:lastRowLastColumn="0"/>
            <w:tcW w:w="2405" w:type="dxa"/>
          </w:tcPr>
          <w:p w14:paraId="71FB88C7" w14:textId="389EBF89" w:rsidR="00F30DD6" w:rsidRPr="00052BA4" w:rsidRDefault="00F30DD6" w:rsidP="00EA15F5">
            <w:pPr>
              <w:spacing w:after="0"/>
              <w:rPr>
                <w:color w:val="auto"/>
              </w:rPr>
            </w:pPr>
            <w:r w:rsidRPr="00052BA4">
              <w:rPr>
                <w:rFonts w:ascii="Calibri" w:eastAsia="Calibri" w:hAnsi="Calibri" w:cs="Calibri"/>
                <w:color w:val="auto"/>
              </w:rPr>
              <w:t xml:space="preserve">Short </w:t>
            </w:r>
            <w:r w:rsidR="00AC16BD">
              <w:rPr>
                <w:rFonts w:ascii="Calibri" w:eastAsia="Calibri" w:hAnsi="Calibri" w:cs="Calibri"/>
                <w:color w:val="auto"/>
              </w:rPr>
              <w:t>d</w:t>
            </w:r>
            <w:r w:rsidRPr="00052BA4">
              <w:rPr>
                <w:rFonts w:ascii="Calibri" w:eastAsia="Calibri" w:hAnsi="Calibri" w:cs="Calibri"/>
                <w:color w:val="auto"/>
              </w:rPr>
              <w:t xml:space="preserve">escription  </w:t>
            </w:r>
          </w:p>
        </w:tc>
        <w:tc>
          <w:tcPr>
            <w:tcW w:w="6941" w:type="dxa"/>
          </w:tcPr>
          <w:p w14:paraId="59BB4150" w14:textId="77777777" w:rsidR="00F30DD6" w:rsidRPr="00052BA4" w:rsidRDefault="00F30DD6" w:rsidP="00EA15F5">
            <w:pPr>
              <w:spacing w:after="0"/>
              <w:ind w:left="1"/>
              <w:cnfStyle w:val="000000000000" w:firstRow="0" w:lastRow="0" w:firstColumn="0" w:lastColumn="0" w:oddVBand="0" w:evenVBand="0" w:oddHBand="0" w:evenHBand="0" w:firstRowFirstColumn="0" w:firstRowLastColumn="0" w:lastRowFirstColumn="0" w:lastRowLastColumn="0"/>
            </w:pPr>
            <w:r w:rsidRPr="00052BA4">
              <w:rPr>
                <w:rFonts w:ascii="Calibri" w:eastAsia="Calibri" w:hAnsi="Calibri" w:cs="Calibri"/>
              </w:rPr>
              <w:t xml:space="preserve">Short description of the use case  </w:t>
            </w:r>
          </w:p>
        </w:tc>
      </w:tr>
      <w:tr w:rsidR="00052BA4" w:rsidRPr="00052BA4" w14:paraId="38FF53A2" w14:textId="77777777" w:rsidTr="00AC16BD">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405" w:type="dxa"/>
          </w:tcPr>
          <w:p w14:paraId="216DEB77" w14:textId="4F434D56" w:rsidR="00DD78D7" w:rsidRPr="00052BA4" w:rsidRDefault="00DD78D7" w:rsidP="00EA15F5">
            <w:pPr>
              <w:spacing w:after="0"/>
              <w:rPr>
                <w:color w:val="auto"/>
              </w:rPr>
            </w:pPr>
            <w:r w:rsidRPr="00052BA4">
              <w:rPr>
                <w:rFonts w:ascii="Calibri" w:eastAsia="Calibri" w:hAnsi="Calibri" w:cs="Calibri"/>
                <w:color w:val="auto"/>
              </w:rPr>
              <w:t xml:space="preserve">Use </w:t>
            </w:r>
            <w:r w:rsidR="00AC16BD">
              <w:rPr>
                <w:rFonts w:ascii="Calibri" w:eastAsia="Calibri" w:hAnsi="Calibri" w:cs="Calibri"/>
                <w:color w:val="auto"/>
              </w:rPr>
              <w:t>c</w:t>
            </w:r>
            <w:r w:rsidRPr="00052BA4">
              <w:rPr>
                <w:rFonts w:ascii="Calibri" w:eastAsia="Calibri" w:hAnsi="Calibri" w:cs="Calibri"/>
                <w:color w:val="auto"/>
              </w:rPr>
              <w:t xml:space="preserve">ase </w:t>
            </w:r>
            <w:r w:rsidR="00AC16BD">
              <w:rPr>
                <w:rFonts w:ascii="Calibri" w:eastAsia="Calibri" w:hAnsi="Calibri" w:cs="Calibri"/>
                <w:color w:val="auto"/>
              </w:rPr>
              <w:t>s</w:t>
            </w:r>
            <w:r w:rsidRPr="00052BA4">
              <w:rPr>
                <w:rFonts w:ascii="Calibri" w:eastAsia="Calibri" w:hAnsi="Calibri" w:cs="Calibri"/>
                <w:color w:val="auto"/>
              </w:rPr>
              <w:t xml:space="preserve">cenario </w:t>
            </w:r>
          </w:p>
        </w:tc>
        <w:tc>
          <w:tcPr>
            <w:tcW w:w="6941" w:type="dxa"/>
          </w:tcPr>
          <w:p w14:paraId="10EEECCE" w14:textId="5A666752" w:rsidR="00DD78D7" w:rsidRPr="00052BA4" w:rsidRDefault="00D371DC"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One or more </w:t>
            </w:r>
            <w:r w:rsidR="00F30DD6" w:rsidRPr="00052BA4">
              <w:rPr>
                <w:rFonts w:ascii="Calibri" w:eastAsia="Calibri" w:hAnsi="Calibri" w:cs="Calibri"/>
              </w:rPr>
              <w:t>use case scenario</w:t>
            </w:r>
            <w:r w:rsidRPr="00052BA4">
              <w:rPr>
                <w:rFonts w:ascii="Calibri" w:eastAsia="Calibri" w:hAnsi="Calibri" w:cs="Calibri"/>
              </w:rPr>
              <w:t>s</w:t>
            </w:r>
            <w:r w:rsidR="00F30DD6" w:rsidRPr="00052BA4">
              <w:rPr>
                <w:rFonts w:ascii="Calibri" w:eastAsia="Calibri" w:hAnsi="Calibri" w:cs="Calibri"/>
              </w:rPr>
              <w:t xml:space="preserve"> </w:t>
            </w:r>
            <w:r w:rsidR="00DD78D7" w:rsidRPr="00052BA4">
              <w:rPr>
                <w:rFonts w:ascii="Calibri" w:eastAsia="Calibri" w:hAnsi="Calibri" w:cs="Calibri"/>
              </w:rPr>
              <w:t xml:space="preserve">for </w:t>
            </w:r>
            <w:r w:rsidRPr="00052BA4">
              <w:rPr>
                <w:rFonts w:ascii="Calibri" w:eastAsia="Calibri" w:hAnsi="Calibri" w:cs="Calibri"/>
              </w:rPr>
              <w:t xml:space="preserve">the </w:t>
            </w:r>
            <w:r w:rsidR="00DD78D7" w:rsidRPr="00052BA4">
              <w:rPr>
                <w:rFonts w:ascii="Calibri" w:eastAsia="Calibri" w:hAnsi="Calibri" w:cs="Calibri"/>
              </w:rPr>
              <w:t xml:space="preserve">use case. </w:t>
            </w:r>
          </w:p>
        </w:tc>
      </w:tr>
      <w:tr w:rsidR="00052BA4" w:rsidRPr="00052BA4" w14:paraId="1E728190" w14:textId="77777777" w:rsidTr="00AC16BD">
        <w:trPr>
          <w:trHeight w:val="576"/>
        </w:trPr>
        <w:tc>
          <w:tcPr>
            <w:cnfStyle w:val="001000000000" w:firstRow="0" w:lastRow="0" w:firstColumn="1" w:lastColumn="0" w:oddVBand="0" w:evenVBand="0" w:oddHBand="0" w:evenHBand="0" w:firstRowFirstColumn="0" w:firstRowLastColumn="0" w:lastRowFirstColumn="0" w:lastRowLastColumn="0"/>
            <w:tcW w:w="2405" w:type="dxa"/>
          </w:tcPr>
          <w:p w14:paraId="36383B8E" w14:textId="77777777" w:rsidR="00DD78D7" w:rsidRPr="00052BA4" w:rsidRDefault="00DD78D7" w:rsidP="00EA15F5">
            <w:pPr>
              <w:spacing w:after="0"/>
              <w:rPr>
                <w:color w:val="auto"/>
              </w:rPr>
            </w:pPr>
            <w:r w:rsidRPr="00052BA4">
              <w:rPr>
                <w:rFonts w:ascii="Calibri" w:eastAsia="Calibri" w:hAnsi="Calibri" w:cs="Calibri"/>
                <w:color w:val="auto"/>
              </w:rPr>
              <w:t xml:space="preserve">Category </w:t>
            </w:r>
          </w:p>
        </w:tc>
        <w:tc>
          <w:tcPr>
            <w:tcW w:w="6941" w:type="dxa"/>
          </w:tcPr>
          <w:p w14:paraId="265177ED" w14:textId="3FB621B4" w:rsidR="00DD78D7" w:rsidRPr="00052BA4" w:rsidRDefault="00F30DD6" w:rsidP="00EA15F5">
            <w:pPr>
              <w:spacing w:after="0"/>
              <w:ind w:left="1"/>
              <w:cnfStyle w:val="000000000000" w:firstRow="0" w:lastRow="0" w:firstColumn="0" w:lastColumn="0" w:oddVBand="0" w:evenVBand="0" w:oddHBand="0" w:evenHBand="0" w:firstRowFirstColumn="0" w:firstRowLastColumn="0" w:lastRowFirstColumn="0" w:lastRowLastColumn="0"/>
            </w:pPr>
            <w:r w:rsidRPr="00052BA4">
              <w:rPr>
                <w:rFonts w:ascii="Calibri" w:eastAsia="Calibri" w:hAnsi="Calibri" w:cs="Calibri"/>
              </w:rPr>
              <w:t xml:space="preserve">The category that the use case belongs to, e.g., </w:t>
            </w:r>
            <w:r w:rsidR="00DD78D7" w:rsidRPr="00052BA4">
              <w:rPr>
                <w:rFonts w:ascii="Calibri" w:eastAsia="Calibri" w:hAnsi="Calibri" w:cs="Calibri"/>
              </w:rPr>
              <w:t>Autonomous driving | Platooning</w:t>
            </w:r>
          </w:p>
        </w:tc>
      </w:tr>
      <w:tr w:rsidR="00052BA4" w:rsidRPr="00052BA4" w14:paraId="3EB3F906" w14:textId="77777777" w:rsidTr="00AC16BD">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29E12936" w14:textId="272A72A5" w:rsidR="00DD78D7" w:rsidRPr="00052BA4" w:rsidRDefault="00DD78D7" w:rsidP="00EA15F5">
            <w:pPr>
              <w:spacing w:after="0"/>
              <w:rPr>
                <w:color w:val="auto"/>
              </w:rPr>
            </w:pPr>
            <w:r w:rsidRPr="00052BA4">
              <w:rPr>
                <w:rFonts w:ascii="Calibri" w:eastAsia="Calibri" w:hAnsi="Calibri" w:cs="Calibri"/>
                <w:color w:val="auto"/>
              </w:rPr>
              <w:t xml:space="preserve">Road </w:t>
            </w:r>
            <w:r w:rsidR="00AC16BD">
              <w:rPr>
                <w:rFonts w:ascii="Calibri" w:eastAsia="Calibri" w:hAnsi="Calibri" w:cs="Calibri"/>
                <w:color w:val="auto"/>
              </w:rPr>
              <w:t>e</w:t>
            </w:r>
            <w:r w:rsidRPr="00052BA4">
              <w:rPr>
                <w:rFonts w:ascii="Calibri" w:eastAsia="Calibri" w:hAnsi="Calibri" w:cs="Calibri"/>
                <w:color w:val="auto"/>
              </w:rPr>
              <w:t xml:space="preserve">nvironment </w:t>
            </w:r>
          </w:p>
        </w:tc>
        <w:tc>
          <w:tcPr>
            <w:tcW w:w="6941" w:type="dxa"/>
          </w:tcPr>
          <w:p w14:paraId="3DF6C36D" w14:textId="2604E9F1" w:rsidR="00DD78D7" w:rsidRPr="00052BA4" w:rsidRDefault="00DD78D7"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Intersection | Urban | Rural | Highway | Other </w:t>
            </w:r>
          </w:p>
        </w:tc>
      </w:tr>
      <w:tr w:rsidR="00052BA4" w:rsidRPr="00052BA4" w14:paraId="19504D8A" w14:textId="77777777" w:rsidTr="0024602B">
        <w:trPr>
          <w:trHeight w:val="212"/>
        </w:trPr>
        <w:tc>
          <w:tcPr>
            <w:cnfStyle w:val="001000000000" w:firstRow="0" w:lastRow="0" w:firstColumn="1" w:lastColumn="0" w:oddVBand="0" w:evenVBand="0" w:oddHBand="0" w:evenHBand="0" w:firstRowFirstColumn="0" w:firstRowLastColumn="0" w:lastRowFirstColumn="0" w:lastRowLastColumn="0"/>
            <w:tcW w:w="2405" w:type="dxa"/>
          </w:tcPr>
          <w:p w14:paraId="236E0916" w14:textId="77777777" w:rsidR="00DD78D7" w:rsidRPr="00052BA4" w:rsidRDefault="00DD78D7" w:rsidP="00EA15F5">
            <w:pPr>
              <w:spacing w:after="0"/>
              <w:rPr>
                <w:color w:val="auto"/>
              </w:rPr>
            </w:pPr>
            <w:r w:rsidRPr="00052BA4">
              <w:rPr>
                <w:rFonts w:ascii="Calibri" w:eastAsia="Calibri" w:hAnsi="Calibri" w:cs="Calibri"/>
                <w:color w:val="auto"/>
              </w:rPr>
              <w:t xml:space="preserve">Actors </w:t>
            </w:r>
          </w:p>
        </w:tc>
        <w:tc>
          <w:tcPr>
            <w:tcW w:w="6941" w:type="dxa"/>
          </w:tcPr>
          <w:p w14:paraId="4F5F6270" w14:textId="7D0DCDBA" w:rsidR="00DD78D7" w:rsidRPr="00052BA4" w:rsidRDefault="0024602B" w:rsidP="00EA15F5">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UEs (</w:t>
            </w:r>
            <w:r w:rsidR="00DD78D7" w:rsidRPr="00052BA4">
              <w:rPr>
                <w:rFonts w:ascii="Calibri" w:eastAsia="Calibri" w:hAnsi="Calibri" w:cs="Calibri"/>
              </w:rPr>
              <w:t>vehicles</w:t>
            </w:r>
            <w:r>
              <w:rPr>
                <w:rFonts w:ascii="Calibri" w:eastAsia="Calibri" w:hAnsi="Calibri" w:cs="Calibri"/>
              </w:rPr>
              <w:t>)</w:t>
            </w:r>
            <w:r w:rsidR="00DD78D7" w:rsidRPr="00052BA4">
              <w:rPr>
                <w:rFonts w:ascii="Calibri" w:eastAsia="Calibri" w:hAnsi="Calibri" w:cs="Calibri"/>
              </w:rPr>
              <w:t>,</w:t>
            </w:r>
            <w:r w:rsidR="009F4CEF">
              <w:rPr>
                <w:rFonts w:ascii="Calibri" w:eastAsia="Calibri" w:hAnsi="Calibri" w:cs="Calibri"/>
              </w:rPr>
              <w:t xml:space="preserve"> network (gNBs, LMF, …)</w:t>
            </w:r>
          </w:p>
        </w:tc>
      </w:tr>
      <w:tr w:rsidR="00052BA4" w:rsidRPr="00052BA4" w14:paraId="0CE01E62" w14:textId="77777777" w:rsidTr="00AC16BD">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7C169E2C" w14:textId="2B86285A" w:rsidR="00A023DC" w:rsidRDefault="00A023DC" w:rsidP="00EA15F5">
            <w:pPr>
              <w:spacing w:after="0"/>
              <w:rPr>
                <w:rFonts w:ascii="Calibri" w:eastAsia="Calibri" w:hAnsi="Calibri" w:cs="Calibri"/>
                <w:b w:val="0"/>
                <w:bCs w:val="0"/>
              </w:rPr>
            </w:pPr>
            <w:r w:rsidRPr="00052BA4">
              <w:rPr>
                <w:rFonts w:ascii="Calibri" w:eastAsia="Calibri" w:hAnsi="Calibri" w:cs="Calibri"/>
                <w:color w:val="auto"/>
              </w:rPr>
              <w:t xml:space="preserve">Geographic </w:t>
            </w:r>
            <w:r w:rsidR="00AC16BD">
              <w:rPr>
                <w:rFonts w:ascii="Calibri" w:eastAsia="Calibri" w:hAnsi="Calibri" w:cs="Calibri"/>
                <w:color w:val="auto"/>
              </w:rPr>
              <w:t>s</w:t>
            </w:r>
            <w:r w:rsidRPr="00052BA4">
              <w:rPr>
                <w:rFonts w:ascii="Calibri" w:eastAsia="Calibri" w:hAnsi="Calibri" w:cs="Calibri"/>
                <w:color w:val="auto"/>
              </w:rPr>
              <w:t>cope</w:t>
            </w:r>
          </w:p>
          <w:p w14:paraId="07B4000D" w14:textId="6C81FD5F" w:rsidR="00F21F69" w:rsidRPr="00052BA4" w:rsidRDefault="00F21F69" w:rsidP="00EA15F5">
            <w:pPr>
              <w:spacing w:after="0"/>
              <w:rPr>
                <w:color w:val="auto"/>
              </w:rPr>
            </w:pPr>
            <w:r>
              <w:rPr>
                <w:color w:val="auto"/>
              </w:rPr>
              <w:t>(</w:t>
            </w:r>
            <w:r>
              <w:rPr>
                <w:rFonts w:ascii="Calibri" w:eastAsia="Calibri" w:hAnsi="Calibri" w:cs="Calibri"/>
                <w:color w:val="auto"/>
              </w:rPr>
              <w:t xml:space="preserve">Network </w:t>
            </w:r>
            <w:r w:rsidR="00AC16BD">
              <w:rPr>
                <w:rFonts w:ascii="Calibri" w:eastAsia="Calibri" w:hAnsi="Calibri" w:cs="Calibri"/>
                <w:color w:val="auto"/>
              </w:rPr>
              <w:t>c</w:t>
            </w:r>
            <w:r>
              <w:rPr>
                <w:rFonts w:ascii="Calibri" w:eastAsia="Calibri" w:hAnsi="Calibri" w:cs="Calibri"/>
                <w:color w:val="auto"/>
              </w:rPr>
              <w:t>overage)</w:t>
            </w:r>
          </w:p>
        </w:tc>
        <w:tc>
          <w:tcPr>
            <w:tcW w:w="6941" w:type="dxa"/>
          </w:tcPr>
          <w:p w14:paraId="1F72A993" w14:textId="77777777" w:rsidR="00A023DC" w:rsidRPr="00052BA4" w:rsidRDefault="00A023DC"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Geographic areas where the use case is applicable (e.g., in-coverage, partial coverage, or out-of-coverage) </w:t>
            </w:r>
          </w:p>
        </w:tc>
      </w:tr>
      <w:tr w:rsidR="0024602B" w:rsidRPr="00052BA4" w14:paraId="2BFD7DB3" w14:textId="77777777" w:rsidTr="00003FC0">
        <w:trPr>
          <w:trHeight w:val="542"/>
        </w:trPr>
        <w:tc>
          <w:tcPr>
            <w:cnfStyle w:val="001000000000" w:firstRow="0" w:lastRow="0" w:firstColumn="1" w:lastColumn="0" w:oddVBand="0" w:evenVBand="0" w:oddHBand="0" w:evenHBand="0" w:firstRowFirstColumn="0" w:firstRowLastColumn="0" w:lastRowFirstColumn="0" w:lastRowLastColumn="0"/>
            <w:tcW w:w="2405" w:type="dxa"/>
          </w:tcPr>
          <w:p w14:paraId="0D1D126B" w14:textId="77777777" w:rsidR="0024602B" w:rsidRPr="00052BA4" w:rsidRDefault="0024602B" w:rsidP="00003FC0">
            <w:pPr>
              <w:spacing w:after="0"/>
              <w:rPr>
                <w:color w:val="auto"/>
              </w:rPr>
            </w:pPr>
            <w:r w:rsidRPr="00052BA4">
              <w:rPr>
                <w:rFonts w:ascii="Calibri" w:eastAsia="Calibri" w:hAnsi="Calibri" w:cs="Calibri"/>
                <w:color w:val="auto"/>
              </w:rPr>
              <w:t xml:space="preserve">Information </w:t>
            </w:r>
          </w:p>
          <w:p w14:paraId="2F5856D5" w14:textId="6F83B61E" w:rsidR="0024602B" w:rsidRPr="0024602B" w:rsidRDefault="0024602B" w:rsidP="00003FC0">
            <w:pPr>
              <w:spacing w:after="0"/>
              <w:rPr>
                <w:rFonts w:ascii="Calibri" w:eastAsia="Calibri" w:hAnsi="Calibri" w:cs="Calibri"/>
                <w:b w:val="0"/>
                <w:color w:val="auto"/>
              </w:rPr>
            </w:pPr>
            <w:r>
              <w:rPr>
                <w:rFonts w:ascii="Calibri" w:eastAsia="Calibri" w:hAnsi="Calibri" w:cs="Calibri"/>
                <w:color w:val="auto"/>
              </w:rPr>
              <w:t>r</w:t>
            </w:r>
            <w:r w:rsidRPr="00052BA4">
              <w:rPr>
                <w:rFonts w:ascii="Calibri" w:eastAsia="Calibri" w:hAnsi="Calibri" w:cs="Calibri"/>
                <w:color w:val="auto"/>
              </w:rPr>
              <w:t>equirements</w:t>
            </w:r>
          </w:p>
        </w:tc>
        <w:tc>
          <w:tcPr>
            <w:tcW w:w="6941" w:type="dxa"/>
          </w:tcPr>
          <w:p w14:paraId="6B07F98D" w14:textId="57EFD68C" w:rsidR="0024602B" w:rsidRPr="00052BA4" w:rsidRDefault="0024602B" w:rsidP="00003FC0">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The h</w:t>
            </w:r>
            <w:r w:rsidRPr="00052BA4">
              <w:rPr>
                <w:rFonts w:ascii="Calibri" w:eastAsia="Calibri" w:hAnsi="Calibri" w:cs="Calibri"/>
              </w:rPr>
              <w:t>igh</w:t>
            </w:r>
            <w:r>
              <w:rPr>
                <w:rFonts w:ascii="Calibri" w:eastAsia="Calibri" w:hAnsi="Calibri" w:cs="Calibri"/>
              </w:rPr>
              <w:t>-</w:t>
            </w:r>
            <w:r w:rsidRPr="00052BA4">
              <w:rPr>
                <w:rFonts w:ascii="Calibri" w:eastAsia="Calibri" w:hAnsi="Calibri" w:cs="Calibri"/>
              </w:rPr>
              <w:t>level description of information exchanged among involved actors</w:t>
            </w:r>
            <w:r>
              <w:rPr>
                <w:rFonts w:ascii="Calibri" w:eastAsia="Calibri" w:hAnsi="Calibri" w:cs="Calibri"/>
              </w:rPr>
              <w:t>, especially V2X positioning</w:t>
            </w:r>
            <w:r w:rsidR="00DF2458">
              <w:rPr>
                <w:rFonts w:ascii="Calibri" w:eastAsia="Calibri" w:hAnsi="Calibri" w:cs="Calibri"/>
              </w:rPr>
              <w:t>-</w:t>
            </w:r>
            <w:r>
              <w:rPr>
                <w:rFonts w:ascii="Calibri" w:eastAsia="Calibri" w:hAnsi="Calibri" w:cs="Calibri"/>
              </w:rPr>
              <w:t>related information</w:t>
            </w:r>
            <w:r w:rsidRPr="00052BA4">
              <w:rPr>
                <w:rFonts w:ascii="Calibri" w:eastAsia="Calibri" w:hAnsi="Calibri" w:cs="Calibri"/>
              </w:rPr>
              <w:t xml:space="preserve"> </w:t>
            </w:r>
          </w:p>
        </w:tc>
      </w:tr>
      <w:tr w:rsidR="00052BA4" w:rsidRPr="00052BA4" w14:paraId="27F80044" w14:textId="77777777" w:rsidTr="00AC16BD">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405" w:type="dxa"/>
          </w:tcPr>
          <w:p w14:paraId="38BB5B5C" w14:textId="6594504C" w:rsidR="00A023DC" w:rsidRPr="00052BA4" w:rsidRDefault="00AC16BD" w:rsidP="0024602B">
            <w:pPr>
              <w:spacing w:after="0"/>
              <w:rPr>
                <w:color w:val="auto"/>
              </w:rPr>
            </w:pPr>
            <w:r>
              <w:rPr>
                <w:rFonts w:ascii="Calibri" w:eastAsia="Calibri" w:hAnsi="Calibri" w:cs="Calibri"/>
                <w:color w:val="auto"/>
              </w:rPr>
              <w:t>UE’s r</w:t>
            </w:r>
            <w:r w:rsidR="00DD78D7" w:rsidRPr="00052BA4">
              <w:rPr>
                <w:rFonts w:ascii="Calibri" w:eastAsia="Calibri" w:hAnsi="Calibri" w:cs="Calibri"/>
                <w:color w:val="auto"/>
              </w:rPr>
              <w:t>oles</w:t>
            </w:r>
            <w:r>
              <w:rPr>
                <w:rFonts w:ascii="Calibri" w:eastAsia="Calibri" w:hAnsi="Calibri" w:cs="Calibri"/>
                <w:color w:val="auto"/>
              </w:rPr>
              <w:t xml:space="preserve"> </w:t>
            </w:r>
          </w:p>
        </w:tc>
        <w:tc>
          <w:tcPr>
            <w:tcW w:w="6941" w:type="dxa"/>
          </w:tcPr>
          <w:p w14:paraId="06ACA30E" w14:textId="367C8198" w:rsidR="00DD78D7" w:rsidRPr="00052BA4" w:rsidRDefault="009A7C74" w:rsidP="00EA15F5">
            <w:pPr>
              <w:spacing w:after="0"/>
              <w:ind w:left="1"/>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rPr>
              <w:t>UE’s roles in the use case</w:t>
            </w:r>
          </w:p>
        </w:tc>
      </w:tr>
      <w:tr w:rsidR="00AC16BD" w:rsidRPr="00052BA4" w14:paraId="0357B845" w14:textId="77777777" w:rsidTr="009A7C74">
        <w:trPr>
          <w:trHeight w:val="250"/>
        </w:trPr>
        <w:tc>
          <w:tcPr>
            <w:cnfStyle w:val="001000000000" w:firstRow="0" w:lastRow="0" w:firstColumn="1" w:lastColumn="0" w:oddVBand="0" w:evenVBand="0" w:oddHBand="0" w:evenHBand="0" w:firstRowFirstColumn="0" w:firstRowLastColumn="0" w:lastRowFirstColumn="0" w:lastRowLastColumn="0"/>
            <w:tcW w:w="2405" w:type="dxa"/>
          </w:tcPr>
          <w:p w14:paraId="1A6029DA" w14:textId="36DDD275" w:rsidR="00AC16BD" w:rsidRPr="00052BA4" w:rsidRDefault="009F4CEF" w:rsidP="00AC16BD">
            <w:pPr>
              <w:spacing w:after="0"/>
              <w:rPr>
                <w:color w:val="auto"/>
              </w:rPr>
            </w:pPr>
            <w:r w:rsidRPr="009F4CEF">
              <w:rPr>
                <w:rFonts w:ascii="Calibri" w:eastAsia="Calibri" w:hAnsi="Calibri" w:cs="Calibri"/>
                <w:color w:val="auto"/>
              </w:rPr>
              <w:t>network</w:t>
            </w:r>
            <w:r w:rsidR="009A7C74">
              <w:rPr>
                <w:rFonts w:ascii="Calibri" w:eastAsia="Calibri" w:hAnsi="Calibri" w:cs="Calibri"/>
                <w:color w:val="auto"/>
              </w:rPr>
              <w:t>’s</w:t>
            </w:r>
            <w:r w:rsidR="00AC16BD" w:rsidRPr="00052BA4">
              <w:rPr>
                <w:rFonts w:ascii="Calibri" w:eastAsia="Calibri" w:hAnsi="Calibri" w:cs="Calibri"/>
                <w:color w:val="auto"/>
              </w:rPr>
              <w:t xml:space="preserve"> </w:t>
            </w:r>
            <w:r w:rsidR="00AC16BD">
              <w:rPr>
                <w:rFonts w:ascii="Calibri" w:eastAsia="Calibri" w:hAnsi="Calibri" w:cs="Calibri"/>
                <w:color w:val="auto"/>
              </w:rPr>
              <w:t>r</w:t>
            </w:r>
            <w:r w:rsidR="00AC16BD" w:rsidRPr="00052BA4">
              <w:rPr>
                <w:rFonts w:ascii="Calibri" w:eastAsia="Calibri" w:hAnsi="Calibri" w:cs="Calibri"/>
                <w:color w:val="auto"/>
              </w:rPr>
              <w:t>oles</w:t>
            </w:r>
          </w:p>
        </w:tc>
        <w:tc>
          <w:tcPr>
            <w:tcW w:w="6941" w:type="dxa"/>
          </w:tcPr>
          <w:p w14:paraId="763250EE" w14:textId="7A9AB95E" w:rsidR="00AC16BD" w:rsidRPr="00052BA4" w:rsidRDefault="009F4CEF" w:rsidP="00214DDA">
            <w:pPr>
              <w:spacing w:after="0"/>
              <w:ind w:left="1"/>
              <w:cnfStyle w:val="000000000000" w:firstRow="0" w:lastRow="0" w:firstColumn="0" w:lastColumn="0" w:oddVBand="0" w:evenVBand="0" w:oddHBand="0" w:evenHBand="0" w:firstRowFirstColumn="0" w:firstRowLastColumn="0" w:lastRowFirstColumn="0" w:lastRowLastColumn="0"/>
            </w:pPr>
            <w:r w:rsidRPr="009F4CEF">
              <w:rPr>
                <w:rFonts w:ascii="Calibri" w:eastAsia="Calibri" w:hAnsi="Calibri" w:cs="Calibri"/>
              </w:rPr>
              <w:t>network</w:t>
            </w:r>
            <w:r w:rsidR="009A7C74">
              <w:rPr>
                <w:rFonts w:ascii="Calibri" w:eastAsia="Calibri" w:hAnsi="Calibri" w:cs="Calibri"/>
              </w:rPr>
              <w:t>’s roles in the use case</w:t>
            </w:r>
          </w:p>
        </w:tc>
      </w:tr>
      <w:tr w:rsidR="00052BA4" w:rsidRPr="00052BA4" w14:paraId="5C9FB011" w14:textId="77777777" w:rsidTr="00AC16BD">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405" w:type="dxa"/>
          </w:tcPr>
          <w:p w14:paraId="1A7C2FDE" w14:textId="294A7E94" w:rsidR="00A023DC" w:rsidRPr="00052BA4" w:rsidRDefault="00DD78D7" w:rsidP="00A023DC">
            <w:pPr>
              <w:spacing w:after="0"/>
              <w:rPr>
                <w:color w:val="auto"/>
              </w:rPr>
            </w:pPr>
            <w:r w:rsidRPr="00052BA4">
              <w:rPr>
                <w:rFonts w:ascii="Calibri" w:eastAsia="Calibri" w:hAnsi="Calibri" w:cs="Calibri"/>
                <w:color w:val="auto"/>
              </w:rPr>
              <w:t>Illustrations</w:t>
            </w:r>
            <w:r w:rsidR="00A023DC" w:rsidRPr="00052BA4">
              <w:rPr>
                <w:rFonts w:ascii="Calibri" w:eastAsia="Calibri" w:hAnsi="Calibri" w:cs="Calibri"/>
                <w:color w:val="auto"/>
              </w:rPr>
              <w:t xml:space="preserve"> (optional)</w:t>
            </w:r>
          </w:p>
        </w:tc>
        <w:tc>
          <w:tcPr>
            <w:tcW w:w="6941" w:type="dxa"/>
          </w:tcPr>
          <w:p w14:paraId="294524C0" w14:textId="77777777" w:rsidR="00DD78D7" w:rsidRPr="00052BA4" w:rsidRDefault="00DD78D7"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Pictorial information exemplifying the use case and showing the role of the different actors. </w:t>
            </w:r>
          </w:p>
        </w:tc>
      </w:tr>
      <w:tr w:rsidR="0024602B" w:rsidRPr="00052BA4" w14:paraId="0D0F6CDC" w14:textId="77777777" w:rsidTr="00003FC0">
        <w:trPr>
          <w:trHeight w:val="547"/>
        </w:trPr>
        <w:tc>
          <w:tcPr>
            <w:cnfStyle w:val="001000000000" w:firstRow="0" w:lastRow="0" w:firstColumn="1" w:lastColumn="0" w:oddVBand="0" w:evenVBand="0" w:oddHBand="0" w:evenHBand="0" w:firstRowFirstColumn="0" w:firstRowLastColumn="0" w:lastRowFirstColumn="0" w:lastRowLastColumn="0"/>
            <w:tcW w:w="2405" w:type="dxa"/>
          </w:tcPr>
          <w:p w14:paraId="5E6EB66D" w14:textId="22C408CD" w:rsidR="0024602B" w:rsidRDefault="0024602B" w:rsidP="00003FC0">
            <w:pPr>
              <w:spacing w:after="0"/>
              <w:rPr>
                <w:rFonts w:ascii="Calibri" w:eastAsia="Calibri" w:hAnsi="Calibri" w:cs="Calibri"/>
                <w:b w:val="0"/>
                <w:bCs w:val="0"/>
              </w:rPr>
            </w:pPr>
            <w:r>
              <w:rPr>
                <w:rFonts w:ascii="Calibri" w:eastAsia="Calibri" w:hAnsi="Calibri" w:cs="Calibri"/>
                <w:color w:val="auto"/>
              </w:rPr>
              <w:t>Other</w:t>
            </w:r>
            <w:r w:rsidR="00FD4C7F">
              <w:rPr>
                <w:rFonts w:ascii="Calibri" w:eastAsia="Calibri" w:hAnsi="Calibri" w:cs="Calibri"/>
                <w:color w:val="auto"/>
              </w:rPr>
              <w:t>s (</w:t>
            </w:r>
            <w:r>
              <w:rPr>
                <w:rFonts w:ascii="Calibri" w:eastAsia="Calibri" w:hAnsi="Calibri" w:cs="Calibri"/>
                <w:color w:val="auto"/>
              </w:rPr>
              <w:t>option</w:t>
            </w:r>
            <w:r w:rsidR="00D54EFC">
              <w:rPr>
                <w:rFonts w:ascii="Calibri" w:eastAsia="Calibri" w:hAnsi="Calibri" w:cs="Calibri"/>
                <w:color w:val="auto"/>
              </w:rPr>
              <w:t>al</w:t>
            </w:r>
            <w:r w:rsidR="00FD4C7F">
              <w:rPr>
                <w:rFonts w:ascii="Calibri" w:eastAsia="Calibri" w:hAnsi="Calibri" w:cs="Calibri"/>
                <w:color w:val="auto"/>
              </w:rPr>
              <w:t>)</w:t>
            </w:r>
          </w:p>
          <w:p w14:paraId="73692326" w14:textId="29522D4E" w:rsidR="0024602B" w:rsidRPr="0024602B" w:rsidRDefault="0024602B" w:rsidP="00003FC0">
            <w:pPr>
              <w:spacing w:after="0"/>
              <w:rPr>
                <w:rFonts w:ascii="Calibri" w:eastAsia="Calibri" w:hAnsi="Calibri" w:cs="Calibri"/>
                <w:b w:val="0"/>
                <w:color w:val="auto"/>
              </w:rPr>
            </w:pPr>
          </w:p>
        </w:tc>
        <w:tc>
          <w:tcPr>
            <w:tcW w:w="6941" w:type="dxa"/>
          </w:tcPr>
          <w:p w14:paraId="6A469BF7" w14:textId="5EC7BC8F" w:rsidR="00FD4C7F" w:rsidRPr="00FD4C7F" w:rsidRDefault="00FD4C7F" w:rsidP="00FD4C7F">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Other fields commonly used for V2X use cases may also be included if they are needed for defining the positioning requirements, e.g.,</w:t>
            </w:r>
          </w:p>
          <w:p w14:paraId="6202437D" w14:textId="559257FE" w:rsidR="0024602B" w:rsidRPr="0024602B" w:rsidRDefault="0024602B"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24602B">
              <w:rPr>
                <w:rFonts w:ascii="Calibri" w:eastAsia="Calibri" w:hAnsi="Calibri" w:cs="Calibri"/>
              </w:rPr>
              <w:t>Pre-conditions: necessary capability of the different actors to ensure the realization of the use case.</w:t>
            </w:r>
          </w:p>
          <w:p w14:paraId="6B3A9C52" w14:textId="77777777" w:rsidR="0024602B" w:rsidRPr="0024602B" w:rsidRDefault="0024602B"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24602B">
              <w:rPr>
                <w:rFonts w:ascii="Calibri" w:eastAsia="Calibri" w:hAnsi="Calibri" w:cs="Calibri"/>
              </w:rPr>
              <w:t xml:space="preserve">Road &amp; roadside infrastructure roles: Role of the road and traffic infrastructure (e.g., traffic signs, lights, ramps, etc.). </w:t>
            </w:r>
          </w:p>
          <w:p w14:paraId="23765108" w14:textId="3D62D09C" w:rsidR="0024602B" w:rsidRPr="00052BA4" w:rsidRDefault="0024602B"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pPr>
            <w:r w:rsidRPr="0024602B">
              <w:rPr>
                <w:rFonts w:ascii="Calibri" w:eastAsia="Calibri" w:hAnsi="Calibri" w:cs="Calibri"/>
              </w:rPr>
              <w:t>Main event flow: The flow of events from the moment the use cases are triggered to the moment the use case closes. Includes the trigger point to enter and to exit the use case (i.e., who and what).</w:t>
            </w:r>
          </w:p>
        </w:tc>
      </w:tr>
      <w:bookmarkEnd w:id="6"/>
    </w:tbl>
    <w:p w14:paraId="053ECC43" w14:textId="3AC8884B" w:rsidR="00DD78D7" w:rsidRDefault="00DD78D7" w:rsidP="00343A5E">
      <w:pPr>
        <w:spacing w:line="358" w:lineRule="auto"/>
        <w:ind w:right="51"/>
      </w:pPr>
    </w:p>
    <w:p w14:paraId="22A17BAF" w14:textId="703FFBC9" w:rsidR="004D4D5A" w:rsidRDefault="003C2E6D" w:rsidP="004D4D5A">
      <w:pPr>
        <w:pStyle w:val="Heading2"/>
      </w:pPr>
      <w:r w:rsidRPr="003C2E6D">
        <w:t xml:space="preserve">Categories of </w:t>
      </w:r>
      <w:r w:rsidR="00AC16BD">
        <w:t>u</w:t>
      </w:r>
      <w:r w:rsidR="004D4D5A" w:rsidRPr="002F7118">
        <w:rPr>
          <w:rFonts w:hint="eastAsia"/>
        </w:rPr>
        <w:t>se cases for V2X</w:t>
      </w:r>
      <w:r w:rsidR="004D4D5A">
        <w:t xml:space="preserve"> positioning</w:t>
      </w:r>
    </w:p>
    <w:p w14:paraId="5C089B8A" w14:textId="34457DB4" w:rsidR="003C2E6D" w:rsidRDefault="003C2E6D" w:rsidP="003C2E6D">
      <w:pPr>
        <w:rPr>
          <w:lang w:eastAsia="en-US"/>
        </w:rPr>
      </w:pPr>
      <w:r>
        <w:rPr>
          <w:lang w:eastAsia="en-US"/>
        </w:rPr>
        <w:t xml:space="preserve">Different </w:t>
      </w:r>
      <w:r w:rsidR="00920C17">
        <w:rPr>
          <w:lang w:eastAsia="en-US"/>
        </w:rPr>
        <w:t xml:space="preserve">use cases </w:t>
      </w:r>
      <w:r w:rsidR="00AC16BD">
        <w:rPr>
          <w:lang w:eastAsia="en-US"/>
        </w:rPr>
        <w:t xml:space="preserve">of V2X positioning </w:t>
      </w:r>
      <w:r w:rsidR="00920C17">
        <w:rPr>
          <w:lang w:eastAsia="en-US"/>
        </w:rPr>
        <w:t xml:space="preserve">may </w:t>
      </w:r>
      <w:r w:rsidR="00AC16BD">
        <w:rPr>
          <w:lang w:eastAsia="en-US"/>
        </w:rPr>
        <w:t>have</w:t>
      </w:r>
      <w:r>
        <w:rPr>
          <w:lang w:eastAsia="en-US"/>
        </w:rPr>
        <w:t xml:space="preserve"> different performance requirements</w:t>
      </w:r>
      <w:r w:rsidR="004C3CF8">
        <w:rPr>
          <w:lang w:eastAsia="en-US"/>
        </w:rPr>
        <w:t xml:space="preserve"> </w:t>
      </w:r>
      <w:r w:rsidR="004C3CF8" w:rsidRPr="004C3CF8">
        <w:rPr>
          <w:lang w:eastAsia="en-US"/>
        </w:rPr>
        <w:t xml:space="preserve">for in-coverage, </w:t>
      </w:r>
      <w:r w:rsidR="004C3CF8">
        <w:rPr>
          <w:lang w:eastAsia="en-US"/>
        </w:rPr>
        <w:t xml:space="preserve">partial </w:t>
      </w:r>
      <w:r w:rsidR="004C3CF8" w:rsidRPr="004C3CF8">
        <w:rPr>
          <w:lang w:eastAsia="en-US"/>
        </w:rPr>
        <w:t>coverage</w:t>
      </w:r>
      <w:r w:rsidR="004C3CF8">
        <w:rPr>
          <w:lang w:eastAsia="en-US"/>
        </w:rPr>
        <w:t xml:space="preserve">, and </w:t>
      </w:r>
      <w:r w:rsidR="004C3CF8" w:rsidRPr="004C3CF8">
        <w:rPr>
          <w:lang w:eastAsia="en-US"/>
        </w:rPr>
        <w:t>out of coverage environments</w:t>
      </w:r>
      <w:r>
        <w:rPr>
          <w:lang w:eastAsia="en-US"/>
        </w:rPr>
        <w:t xml:space="preserve">. </w:t>
      </w:r>
      <w:r w:rsidR="00920C17" w:rsidRPr="00920C17">
        <w:rPr>
          <w:lang w:eastAsia="en-US"/>
        </w:rPr>
        <w:t xml:space="preserve">Use cases for V2X positioning </w:t>
      </w:r>
      <w:r w:rsidR="00920C17">
        <w:rPr>
          <w:lang w:eastAsia="en-US"/>
        </w:rPr>
        <w:t xml:space="preserve">may be </w:t>
      </w:r>
      <w:r>
        <w:rPr>
          <w:lang w:eastAsia="en-US"/>
        </w:rPr>
        <w:t xml:space="preserve">defined </w:t>
      </w:r>
      <w:r w:rsidR="00D86C2D">
        <w:rPr>
          <w:lang w:eastAsia="en-US"/>
        </w:rPr>
        <w:t xml:space="preserve">in the following groups </w:t>
      </w:r>
      <w:r w:rsidR="00920C17">
        <w:rPr>
          <w:lang w:eastAsia="en-US"/>
        </w:rPr>
        <w:t>for</w:t>
      </w:r>
      <w:r>
        <w:rPr>
          <w:lang w:eastAsia="en-US"/>
        </w:rPr>
        <w:t xml:space="preserve"> </w:t>
      </w:r>
      <w:r w:rsidR="00920C17">
        <w:rPr>
          <w:lang w:eastAsia="en-US"/>
        </w:rPr>
        <w:t xml:space="preserve">supporting </w:t>
      </w:r>
      <w:r>
        <w:rPr>
          <w:lang w:eastAsia="en-US"/>
        </w:rPr>
        <w:t>the following areas</w:t>
      </w:r>
      <w:r w:rsidR="00920C17">
        <w:rPr>
          <w:lang w:eastAsia="en-US"/>
        </w:rPr>
        <w:t>:</w:t>
      </w:r>
    </w:p>
    <w:p w14:paraId="01E78BCF" w14:textId="1122EE92" w:rsidR="003C2E6D" w:rsidRDefault="003C2E6D" w:rsidP="000D5D43">
      <w:pPr>
        <w:pStyle w:val="ListParagraph"/>
        <w:numPr>
          <w:ilvl w:val="0"/>
          <w:numId w:val="32"/>
        </w:numPr>
        <w:rPr>
          <w:lang w:eastAsia="en-US"/>
        </w:rPr>
      </w:pPr>
      <w:r w:rsidRPr="00920C17">
        <w:rPr>
          <w:b/>
          <w:bCs/>
          <w:lang w:eastAsia="en-US"/>
        </w:rPr>
        <w:t>Vehicles Platooning</w:t>
      </w:r>
      <w:r>
        <w:rPr>
          <w:lang w:eastAsia="en-US"/>
        </w:rPr>
        <w:t xml:space="preserve"> enables the vehicles to dynamically form a group traveling together. All the vehicles in the platoon receive periodic data from the leading vehicle, to carry on platoon operations. This information allows the </w:t>
      </w:r>
      <w:r>
        <w:rPr>
          <w:lang w:eastAsia="en-US"/>
        </w:rPr>
        <w:lastRenderedPageBreak/>
        <w:t>distance between vehicles to become extremely small, i.e., the gap distance translated to time can be very low (sub</w:t>
      </w:r>
      <w:r w:rsidR="00880335">
        <w:rPr>
          <w:lang w:eastAsia="en-US"/>
        </w:rPr>
        <w:t>-</w:t>
      </w:r>
      <w:r>
        <w:rPr>
          <w:lang w:eastAsia="en-US"/>
        </w:rPr>
        <w:t xml:space="preserve">second). Platooning applications may allow the vehicles following to be autonomously driven. </w:t>
      </w:r>
    </w:p>
    <w:p w14:paraId="2AEB2D43" w14:textId="77777777" w:rsidR="003C2E6D" w:rsidRDefault="003C2E6D" w:rsidP="000D5D43">
      <w:pPr>
        <w:pStyle w:val="ListParagraph"/>
        <w:numPr>
          <w:ilvl w:val="0"/>
          <w:numId w:val="32"/>
        </w:numPr>
        <w:rPr>
          <w:lang w:eastAsia="en-US"/>
        </w:rPr>
      </w:pPr>
      <w:r w:rsidRPr="00920C17">
        <w:rPr>
          <w:b/>
          <w:bCs/>
          <w:lang w:eastAsia="en-US"/>
        </w:rPr>
        <w:t>Advanced Driving</w:t>
      </w:r>
      <w:r>
        <w:rPr>
          <w:lang w:eastAsia="en-US"/>
        </w:rPr>
        <w:t xml:space="preserve"> enables semi-automated or fully-automated driving. Longer inter-vehicle distance is assumed. Each vehicle and/or RSU shares data obtained from its local sensors with vehicles in proximity, thus allowing vehicles to coordinate their trajectories or maneuvers. In addition, each vehicle shares its driving intention with vehicles in proximity. The benefits of this use case group are safer traveling, collision avoidance, and improved traffic efficiency.</w:t>
      </w:r>
    </w:p>
    <w:p w14:paraId="211D492D" w14:textId="77777777" w:rsidR="004C3CF8" w:rsidRDefault="004C3CF8" w:rsidP="000D5D43">
      <w:pPr>
        <w:pStyle w:val="ListParagraph"/>
        <w:numPr>
          <w:ilvl w:val="0"/>
          <w:numId w:val="32"/>
        </w:numPr>
        <w:rPr>
          <w:lang w:eastAsia="en-US"/>
        </w:rPr>
      </w:pPr>
      <w:r w:rsidRPr="004C3CF8">
        <w:rPr>
          <w:rFonts w:hint="eastAsia"/>
          <w:b/>
          <w:bCs/>
          <w:lang w:eastAsia="en-US"/>
        </w:rPr>
        <w:t>Cooperative Maneuver</w:t>
      </w:r>
      <w:r w:rsidRPr="004C3CF8">
        <w:rPr>
          <w:b/>
          <w:bCs/>
          <w:lang w:eastAsia="en-US"/>
        </w:rPr>
        <w:t xml:space="preserve"> </w:t>
      </w:r>
      <w:r>
        <w:rPr>
          <w:lang w:eastAsia="en-US"/>
        </w:rPr>
        <w:t>enables the vehicles to i</w:t>
      </w:r>
      <w:r>
        <w:rPr>
          <w:rFonts w:hint="eastAsia"/>
          <w:lang w:eastAsia="en-US"/>
        </w:rPr>
        <w:t>nteract</w:t>
      </w:r>
      <w:r>
        <w:rPr>
          <w:lang w:eastAsia="en-US"/>
        </w:rPr>
        <w:t xml:space="preserve"> </w:t>
      </w:r>
      <w:r>
        <w:rPr>
          <w:rFonts w:hint="eastAsia"/>
          <w:lang w:eastAsia="en-US"/>
        </w:rPr>
        <w:t>with other vehicles for cooperative decisions</w:t>
      </w:r>
      <w:r>
        <w:rPr>
          <w:lang w:eastAsia="en-US"/>
        </w:rPr>
        <w:t xml:space="preserve">, </w:t>
      </w:r>
      <w:r>
        <w:rPr>
          <w:rFonts w:hint="eastAsia"/>
          <w:lang w:eastAsia="en-US"/>
        </w:rPr>
        <w:t>sharing local awareness and driving intentions</w:t>
      </w:r>
      <w:r>
        <w:rPr>
          <w:lang w:eastAsia="en-US"/>
        </w:rPr>
        <w:t xml:space="preserve">, </w:t>
      </w:r>
      <w:r>
        <w:rPr>
          <w:rFonts w:hint="eastAsia"/>
          <w:lang w:eastAsia="en-US"/>
        </w:rPr>
        <w:t xml:space="preserve">negotiating the planned trajectories, e.g., </w:t>
      </w:r>
      <w:r>
        <w:rPr>
          <w:lang w:eastAsia="en-US"/>
        </w:rPr>
        <w:t>l</w:t>
      </w:r>
      <w:r>
        <w:rPr>
          <w:rFonts w:hint="eastAsia"/>
          <w:lang w:eastAsia="en-US"/>
        </w:rPr>
        <w:t>ane merge coordination</w:t>
      </w:r>
      <w:r>
        <w:rPr>
          <w:lang w:eastAsia="en-US"/>
        </w:rPr>
        <w:t>, c</w:t>
      </w:r>
      <w:r>
        <w:rPr>
          <w:rFonts w:hint="eastAsia"/>
          <w:lang w:eastAsia="en-US"/>
        </w:rPr>
        <w:t>onnected vehicles make room for an entering vehicle</w:t>
      </w:r>
      <w:r>
        <w:rPr>
          <w:lang w:eastAsia="en-US"/>
        </w:rPr>
        <w:t>, etc.</w:t>
      </w:r>
    </w:p>
    <w:p w14:paraId="1B342B80" w14:textId="77F237F3" w:rsidR="003C2E6D" w:rsidRDefault="003C2E6D" w:rsidP="000D5D43">
      <w:pPr>
        <w:pStyle w:val="ListParagraph"/>
        <w:numPr>
          <w:ilvl w:val="0"/>
          <w:numId w:val="32"/>
        </w:numPr>
        <w:rPr>
          <w:lang w:eastAsia="en-US"/>
        </w:rPr>
      </w:pPr>
      <w:r w:rsidRPr="00D86C2D">
        <w:rPr>
          <w:b/>
          <w:bCs/>
          <w:lang w:eastAsia="en-US"/>
        </w:rPr>
        <w:t>Extended Sensors</w:t>
      </w:r>
      <w:r>
        <w:rPr>
          <w:lang w:eastAsia="en-US"/>
        </w:rPr>
        <w:t xml:space="preserve"> enable the exchange of raw or processed data gathered through local sensors or live video data among vehicles, RSUs, devices of pedestrians</w:t>
      </w:r>
      <w:r w:rsidR="00880335">
        <w:rPr>
          <w:lang w:eastAsia="en-US"/>
        </w:rPr>
        <w:t>,</w:t>
      </w:r>
      <w:r>
        <w:rPr>
          <w:lang w:eastAsia="en-US"/>
        </w:rPr>
        <w:t xml:space="preserve"> and V2X application servers. The vehicles can enhance the perception of their environment beyond what their</w:t>
      </w:r>
      <w:r w:rsidR="00880335">
        <w:rPr>
          <w:lang w:eastAsia="en-US"/>
        </w:rPr>
        <w:t xml:space="preserve"> own</w:t>
      </w:r>
      <w:r>
        <w:rPr>
          <w:lang w:eastAsia="en-US"/>
        </w:rPr>
        <w:t xml:space="preserve"> sensors can detect and have a more holistic view of the local situation.</w:t>
      </w:r>
    </w:p>
    <w:p w14:paraId="3B7594E8" w14:textId="271C8020" w:rsidR="003C2E6D" w:rsidRDefault="003C2E6D" w:rsidP="000D5D43">
      <w:pPr>
        <w:pStyle w:val="ListParagraph"/>
        <w:numPr>
          <w:ilvl w:val="0"/>
          <w:numId w:val="32"/>
        </w:numPr>
        <w:rPr>
          <w:lang w:eastAsia="en-US"/>
        </w:rPr>
      </w:pPr>
      <w:r w:rsidRPr="004C3CF8">
        <w:rPr>
          <w:b/>
          <w:bCs/>
          <w:lang w:eastAsia="en-US"/>
        </w:rPr>
        <w:t>Remote Driving</w:t>
      </w:r>
      <w:r>
        <w:rPr>
          <w:lang w:eastAsia="en-US"/>
        </w:rPr>
        <w:t xml:space="preserve"> enables a remote driver or a V2X application to operate a remote vehicle for those passengers who cannot drive themselves or a remote vehicle located in dangerous environments</w:t>
      </w:r>
      <w:r w:rsidR="004C3CF8">
        <w:rPr>
          <w:lang w:eastAsia="en-US"/>
        </w:rPr>
        <w:t>, it includes the r</w:t>
      </w:r>
      <w:r w:rsidR="004C3CF8" w:rsidRPr="004C3CF8">
        <w:rPr>
          <w:rFonts w:hint="eastAsia"/>
          <w:lang w:eastAsia="en-US"/>
        </w:rPr>
        <w:t>emote control of the different actuators of the car (steering wheel, brake</w:t>
      </w:r>
      <w:r w:rsidR="004C3CF8">
        <w:rPr>
          <w:lang w:eastAsia="en-US"/>
        </w:rPr>
        <w:t>, etc.)</w:t>
      </w:r>
      <w:r>
        <w:rPr>
          <w:lang w:eastAsia="en-US"/>
        </w:rPr>
        <w:t xml:space="preserve"> </w:t>
      </w:r>
    </w:p>
    <w:p w14:paraId="28DE6618" w14:textId="0B6C113D" w:rsidR="003C2E6D" w:rsidRDefault="003C2E6D" w:rsidP="000D5D43">
      <w:pPr>
        <w:pStyle w:val="ListParagraph"/>
        <w:numPr>
          <w:ilvl w:val="0"/>
          <w:numId w:val="32"/>
        </w:numPr>
        <w:rPr>
          <w:lang w:eastAsia="en-US"/>
        </w:rPr>
      </w:pPr>
      <w:r w:rsidRPr="00D86C2D">
        <w:rPr>
          <w:b/>
          <w:bCs/>
          <w:lang w:eastAsia="en-US"/>
        </w:rPr>
        <w:t>Vehicle quality of service support</w:t>
      </w:r>
      <w:r>
        <w:rPr>
          <w:lang w:eastAsia="en-US"/>
        </w:rPr>
        <w:t xml:space="preserve"> enables a V2X application to be timely notified of expected or estimated change of quality of service before </w:t>
      </w:r>
      <w:r w:rsidR="00880335">
        <w:rPr>
          <w:lang w:eastAsia="en-US"/>
        </w:rPr>
        <w:t xml:space="preserve">the </w:t>
      </w:r>
      <w:r>
        <w:rPr>
          <w:lang w:eastAsia="en-US"/>
        </w:rPr>
        <w:t>actual change occurs and to enable the 3GPP System to modify the quality of service in line with V2X application’s quality of service needs. Based on the quality of service information, the V2X application can adapt behavior to 3GPP System’s conditions. The benefits of this use case group are offerings of smoother user experience of service.</w:t>
      </w:r>
    </w:p>
    <w:p w14:paraId="2251A54A" w14:textId="10E21AA4" w:rsidR="004C3CF8" w:rsidRPr="004C3CF8" w:rsidRDefault="004C3CF8" w:rsidP="000D5D43">
      <w:pPr>
        <w:pStyle w:val="ListParagraph"/>
        <w:numPr>
          <w:ilvl w:val="0"/>
          <w:numId w:val="32"/>
        </w:numPr>
        <w:rPr>
          <w:b/>
          <w:bCs/>
          <w:lang w:eastAsia="en-US"/>
        </w:rPr>
      </w:pPr>
      <w:r w:rsidRPr="004C3CF8">
        <w:rPr>
          <w:rFonts w:hint="eastAsia"/>
          <w:b/>
          <w:bCs/>
          <w:lang w:eastAsia="en-US"/>
        </w:rPr>
        <w:t>Cooperative Safety</w:t>
      </w:r>
      <w:r w:rsidRPr="004C3CF8">
        <w:rPr>
          <w:b/>
          <w:bCs/>
          <w:lang w:eastAsia="en-US"/>
        </w:rPr>
        <w:t xml:space="preserve"> </w:t>
      </w:r>
      <w:r>
        <w:rPr>
          <w:lang w:eastAsia="en-US"/>
        </w:rPr>
        <w:t xml:space="preserve">enables a V2X application to </w:t>
      </w:r>
      <w:r w:rsidRPr="004C3CF8">
        <w:rPr>
          <w:rFonts w:hint="eastAsia"/>
          <w:lang w:eastAsia="en-US"/>
        </w:rPr>
        <w:t>exchang</w:t>
      </w:r>
      <w:r>
        <w:rPr>
          <w:lang w:eastAsia="en-US"/>
        </w:rPr>
        <w:t>e</w:t>
      </w:r>
      <w:r w:rsidRPr="004C3CF8">
        <w:rPr>
          <w:rFonts w:hint="eastAsia"/>
          <w:lang w:eastAsia="en-US"/>
        </w:rPr>
        <w:t xml:space="preserve"> information </w:t>
      </w:r>
      <w:r>
        <w:rPr>
          <w:lang w:eastAsia="en-US"/>
        </w:rPr>
        <w:t>for safety, e.g., the</w:t>
      </w:r>
      <w:r w:rsidRPr="004C3CF8">
        <w:rPr>
          <w:rFonts w:hint="eastAsia"/>
          <w:lang w:eastAsia="en-US"/>
        </w:rPr>
        <w:t xml:space="preserve"> detection of the presence of road users</w:t>
      </w:r>
      <w:r>
        <w:rPr>
          <w:lang w:eastAsia="en-US"/>
        </w:rPr>
        <w:t xml:space="preserve">, </w:t>
      </w:r>
      <w:r w:rsidRPr="004C3CF8">
        <w:rPr>
          <w:rFonts w:hint="eastAsia"/>
          <w:lang w:eastAsia="en-US"/>
        </w:rPr>
        <w:t>VRU (vulnerable road users) protection</w:t>
      </w:r>
      <w:r>
        <w:rPr>
          <w:lang w:eastAsia="en-US"/>
        </w:rPr>
        <w:t>, etc.</w:t>
      </w:r>
    </w:p>
    <w:p w14:paraId="4C9AE809" w14:textId="77777777" w:rsidR="00D86C2D" w:rsidRPr="004B1C11" w:rsidRDefault="00D86C2D" w:rsidP="00D86C2D">
      <w:pPr>
        <w:pStyle w:val="ListParagraph"/>
        <w:rPr>
          <w:lang w:eastAsia="en-US"/>
        </w:rPr>
      </w:pPr>
    </w:p>
    <w:p w14:paraId="3F95666B" w14:textId="16DA9079" w:rsidR="003C2E6D" w:rsidRDefault="00880335" w:rsidP="004C3CF8">
      <w:pPr>
        <w:rPr>
          <w:lang w:eastAsia="en-US"/>
        </w:rPr>
      </w:pPr>
      <w:r>
        <w:rPr>
          <w:lang w:eastAsia="en-US"/>
        </w:rPr>
        <w:t>Also</w:t>
      </w:r>
      <w:r w:rsidR="00D86C2D">
        <w:rPr>
          <w:lang w:eastAsia="en-US"/>
        </w:rPr>
        <w:t>, we may need to provide the positioning performance requirements expected for all levels of automation</w:t>
      </w:r>
      <w:r w:rsidR="0070634F">
        <w:rPr>
          <w:lang w:eastAsia="en-US"/>
        </w:rPr>
        <w:fldChar w:fldCharType="begin"/>
      </w:r>
      <w:r w:rsidR="0070634F">
        <w:rPr>
          <w:lang w:eastAsia="en-US"/>
        </w:rPr>
        <w:instrText xml:space="preserve"> REF _Ref50216217 \r \h </w:instrText>
      </w:r>
      <w:r w:rsidR="0070634F">
        <w:rPr>
          <w:lang w:eastAsia="en-US"/>
        </w:rPr>
      </w:r>
      <w:r w:rsidR="0070634F">
        <w:rPr>
          <w:lang w:eastAsia="en-US"/>
        </w:rPr>
        <w:fldChar w:fldCharType="separate"/>
      </w:r>
      <w:r w:rsidR="003F5A84">
        <w:rPr>
          <w:lang w:eastAsia="en-US"/>
        </w:rPr>
        <w:t>[4]</w:t>
      </w:r>
      <w:r w:rsidR="0070634F">
        <w:rPr>
          <w:lang w:eastAsia="en-US"/>
        </w:rPr>
        <w:fldChar w:fldCharType="end"/>
      </w:r>
      <w:r w:rsidR="00D86C2D">
        <w:rPr>
          <w:lang w:eastAsia="en-US"/>
        </w:rPr>
        <w:t xml:space="preserve">. </w:t>
      </w:r>
      <w:r w:rsidR="003C2E6D">
        <w:rPr>
          <w:lang w:eastAsia="en-US"/>
        </w:rPr>
        <w:t>A relevant aspect of advanced V2X applications is the Level of Automation (</w:t>
      </w:r>
      <w:proofErr w:type="spellStart"/>
      <w:r w:rsidR="003C2E6D">
        <w:rPr>
          <w:lang w:eastAsia="en-US"/>
        </w:rPr>
        <w:t>LoA</w:t>
      </w:r>
      <w:proofErr w:type="spellEnd"/>
      <w:r w:rsidR="003C2E6D">
        <w:rPr>
          <w:lang w:eastAsia="en-US"/>
        </w:rPr>
        <w:t xml:space="preserve">), which reflects the functional aspects of the technology and affects the system performance requirements. </w:t>
      </w:r>
    </w:p>
    <w:p w14:paraId="02753C60" w14:textId="7B2A6B8A" w:rsidR="00240D2F" w:rsidRDefault="00240D2F" w:rsidP="00240D2F">
      <w:pPr>
        <w:pStyle w:val="Caption"/>
        <w:jc w:val="left"/>
        <w:rPr>
          <w:lang w:eastAsia="en-US"/>
        </w:rPr>
      </w:pPr>
      <w:bookmarkStart w:id="7" w:name="p3"/>
      <w:r>
        <w:t xml:space="preserve">Proposal </w:t>
      </w:r>
      <w:r>
        <w:fldChar w:fldCharType="begin"/>
      </w:r>
      <w:r>
        <w:instrText xml:space="preserve"> SEQ Proposal \* ARABIC </w:instrText>
      </w:r>
      <w:r>
        <w:fldChar w:fldCharType="separate"/>
      </w:r>
      <w:r w:rsidR="003F5A84">
        <w:rPr>
          <w:noProof/>
        </w:rPr>
        <w:t>3</w:t>
      </w:r>
      <w:r>
        <w:fldChar w:fldCharType="end"/>
      </w:r>
      <w:r>
        <w:t>: T</w:t>
      </w:r>
      <w:r>
        <w:rPr>
          <w:lang w:eastAsia="en-US"/>
        </w:rPr>
        <w:t xml:space="preserve">he use cases of V2X positioning should be defined with the consideration of the following application areas: </w:t>
      </w:r>
    </w:p>
    <w:p w14:paraId="0EBA97BB" w14:textId="6077EA35" w:rsidR="00240D2F" w:rsidRPr="00A1551F" w:rsidRDefault="00240D2F" w:rsidP="000D5D43">
      <w:pPr>
        <w:pStyle w:val="ListParagraph"/>
        <w:numPr>
          <w:ilvl w:val="0"/>
          <w:numId w:val="32"/>
        </w:numPr>
        <w:rPr>
          <w:b/>
          <w:bCs/>
          <w:lang w:eastAsia="en-US"/>
        </w:rPr>
      </w:pPr>
      <w:r w:rsidRPr="00A1551F">
        <w:rPr>
          <w:b/>
          <w:bCs/>
          <w:lang w:eastAsia="en-US"/>
        </w:rPr>
        <w:t>Vehicles Platooning</w:t>
      </w:r>
    </w:p>
    <w:p w14:paraId="275B96F5" w14:textId="0A11EB11" w:rsidR="00240D2F" w:rsidRDefault="00240D2F" w:rsidP="000D5D43">
      <w:pPr>
        <w:pStyle w:val="ListParagraph"/>
        <w:numPr>
          <w:ilvl w:val="0"/>
          <w:numId w:val="32"/>
        </w:numPr>
        <w:rPr>
          <w:b/>
          <w:bCs/>
          <w:lang w:eastAsia="en-US"/>
        </w:rPr>
      </w:pPr>
      <w:r w:rsidRPr="00A1551F">
        <w:rPr>
          <w:b/>
          <w:bCs/>
          <w:lang w:eastAsia="en-US"/>
        </w:rPr>
        <w:t>Advanced Driving</w:t>
      </w:r>
    </w:p>
    <w:p w14:paraId="1EAECCAA" w14:textId="3427D540" w:rsidR="0070634F" w:rsidRPr="00A1551F" w:rsidRDefault="0070634F" w:rsidP="000D5D43">
      <w:pPr>
        <w:pStyle w:val="ListParagraph"/>
        <w:numPr>
          <w:ilvl w:val="0"/>
          <w:numId w:val="32"/>
        </w:numPr>
        <w:rPr>
          <w:b/>
          <w:bCs/>
          <w:lang w:eastAsia="en-US"/>
        </w:rPr>
      </w:pPr>
      <w:r w:rsidRPr="0070634F">
        <w:rPr>
          <w:b/>
          <w:bCs/>
          <w:lang w:eastAsia="en-US"/>
        </w:rPr>
        <w:t>Cooperative Maneuver</w:t>
      </w:r>
    </w:p>
    <w:p w14:paraId="7FBB0D6A" w14:textId="4F69A951" w:rsidR="00240D2F" w:rsidRPr="00A1551F" w:rsidRDefault="00240D2F" w:rsidP="000D5D43">
      <w:pPr>
        <w:pStyle w:val="ListParagraph"/>
        <w:numPr>
          <w:ilvl w:val="0"/>
          <w:numId w:val="32"/>
        </w:numPr>
        <w:rPr>
          <w:b/>
          <w:bCs/>
          <w:lang w:eastAsia="en-US"/>
        </w:rPr>
      </w:pPr>
      <w:r w:rsidRPr="00A1551F">
        <w:rPr>
          <w:b/>
          <w:bCs/>
          <w:lang w:eastAsia="en-US"/>
        </w:rPr>
        <w:t>Extended Sensors</w:t>
      </w:r>
    </w:p>
    <w:p w14:paraId="45FEA899" w14:textId="346BC4AE" w:rsidR="00240D2F" w:rsidRPr="00A1551F" w:rsidRDefault="00240D2F" w:rsidP="000D5D43">
      <w:pPr>
        <w:pStyle w:val="ListParagraph"/>
        <w:numPr>
          <w:ilvl w:val="0"/>
          <w:numId w:val="32"/>
        </w:numPr>
        <w:rPr>
          <w:b/>
          <w:bCs/>
          <w:lang w:eastAsia="en-US"/>
        </w:rPr>
      </w:pPr>
      <w:r w:rsidRPr="00A1551F">
        <w:rPr>
          <w:b/>
          <w:bCs/>
          <w:lang w:eastAsia="en-US"/>
        </w:rPr>
        <w:t>Remote Driving</w:t>
      </w:r>
      <w:r w:rsidR="00A1551F" w:rsidRPr="00A1551F">
        <w:rPr>
          <w:b/>
          <w:bCs/>
          <w:lang w:eastAsia="en-US"/>
        </w:rPr>
        <w:t xml:space="preserve"> </w:t>
      </w:r>
    </w:p>
    <w:p w14:paraId="5596D09E" w14:textId="3BC4D942" w:rsidR="00240D2F" w:rsidRDefault="00A1551F" w:rsidP="000D5D43">
      <w:pPr>
        <w:pStyle w:val="ListParagraph"/>
        <w:numPr>
          <w:ilvl w:val="0"/>
          <w:numId w:val="32"/>
        </w:numPr>
        <w:rPr>
          <w:b/>
          <w:bCs/>
          <w:lang w:eastAsia="en-US"/>
        </w:rPr>
      </w:pPr>
      <w:r>
        <w:rPr>
          <w:b/>
          <w:bCs/>
          <w:lang w:eastAsia="en-US"/>
        </w:rPr>
        <w:t>V2X</w:t>
      </w:r>
      <w:r w:rsidR="00240D2F" w:rsidRPr="00A1551F">
        <w:rPr>
          <w:b/>
          <w:bCs/>
          <w:lang w:eastAsia="en-US"/>
        </w:rPr>
        <w:t xml:space="preserve"> </w:t>
      </w:r>
      <w:r>
        <w:rPr>
          <w:b/>
          <w:bCs/>
          <w:lang w:eastAsia="en-US"/>
        </w:rPr>
        <w:t>QoS</w:t>
      </w:r>
      <w:r w:rsidR="00240D2F" w:rsidRPr="00A1551F">
        <w:rPr>
          <w:b/>
          <w:bCs/>
          <w:lang w:eastAsia="en-US"/>
        </w:rPr>
        <w:t xml:space="preserve"> support</w:t>
      </w:r>
    </w:p>
    <w:p w14:paraId="09CF88DB" w14:textId="094FD437" w:rsidR="0070634F" w:rsidRPr="00A1551F" w:rsidRDefault="0070634F" w:rsidP="000D5D43">
      <w:pPr>
        <w:pStyle w:val="ListParagraph"/>
        <w:numPr>
          <w:ilvl w:val="0"/>
          <w:numId w:val="32"/>
        </w:numPr>
        <w:rPr>
          <w:b/>
          <w:bCs/>
          <w:lang w:eastAsia="en-US"/>
        </w:rPr>
      </w:pPr>
      <w:r w:rsidRPr="0070634F">
        <w:rPr>
          <w:b/>
          <w:bCs/>
          <w:lang w:eastAsia="en-US"/>
        </w:rPr>
        <w:t>Cooperative Safety</w:t>
      </w:r>
    </w:p>
    <w:bookmarkEnd w:id="7"/>
    <w:p w14:paraId="085F8955" w14:textId="77777777" w:rsidR="00240D2F" w:rsidRPr="00240D2F" w:rsidRDefault="00240D2F" w:rsidP="00240D2F">
      <w:pPr>
        <w:rPr>
          <w:lang w:val="en-US" w:eastAsia="en-US"/>
        </w:rPr>
      </w:pPr>
    </w:p>
    <w:p w14:paraId="1E978542" w14:textId="221D492F" w:rsidR="00343A5E" w:rsidRDefault="00343A5E" w:rsidP="00343A5E">
      <w:pPr>
        <w:pStyle w:val="Heading2"/>
      </w:pPr>
      <w:r>
        <w:t>R</w:t>
      </w:r>
      <w:r w:rsidRPr="00343A5E">
        <w:t xml:space="preserve">equirements </w:t>
      </w:r>
      <w:r w:rsidRPr="002F7118">
        <w:rPr>
          <w:rFonts w:hint="eastAsia"/>
        </w:rPr>
        <w:t>for V2X</w:t>
      </w:r>
      <w:r>
        <w:t xml:space="preserve"> positioning</w:t>
      </w:r>
    </w:p>
    <w:p w14:paraId="4711E45E" w14:textId="2D458D1A" w:rsidR="00747C6B" w:rsidRDefault="00747C6B" w:rsidP="00343A5E">
      <w:pPr>
        <w:spacing w:after="104" w:line="357" w:lineRule="auto"/>
        <w:ind w:right="51"/>
        <w:rPr>
          <w:noProof/>
        </w:rPr>
      </w:pPr>
      <w:r>
        <w:t>T</w:t>
      </w:r>
      <w:r w:rsidR="001E2AD3">
        <w:t>he</w:t>
      </w:r>
      <w:r w:rsidR="00343A5E">
        <w:t xml:space="preserve"> </w:t>
      </w:r>
      <w:r w:rsidR="001E2AD3">
        <w:t>positioning</w:t>
      </w:r>
      <w:r w:rsidR="00343A5E">
        <w:t xml:space="preserve"> requirements </w:t>
      </w:r>
      <w:r w:rsidR="001E2AD3">
        <w:t>for</w:t>
      </w:r>
      <w:r w:rsidR="00343A5E">
        <w:t xml:space="preserve"> V2X use case</w:t>
      </w:r>
      <w:r w:rsidR="001E2AD3">
        <w:t>s</w:t>
      </w:r>
      <w:r w:rsidR="00343A5E">
        <w:t xml:space="preserve"> </w:t>
      </w:r>
      <w:r w:rsidRPr="00747C6B">
        <w:t xml:space="preserve">should </w:t>
      </w:r>
      <w:r>
        <w:t xml:space="preserve">be </w:t>
      </w:r>
      <w:r w:rsidRPr="00747C6B">
        <w:t>define</w:t>
      </w:r>
      <w:r>
        <w:t>d</w:t>
      </w:r>
      <w:r w:rsidRPr="00747C6B">
        <w:t xml:space="preserve"> </w:t>
      </w:r>
      <w:r w:rsidR="00343A5E">
        <w:t>in a technology and implementation agnostic way</w:t>
      </w:r>
      <w:r w:rsidR="001E2AD3">
        <w:t>. T</w:t>
      </w:r>
      <w:r w:rsidR="007943FA">
        <w:t xml:space="preserve">he </w:t>
      </w:r>
      <w:r>
        <w:t xml:space="preserve">positioning </w:t>
      </w:r>
      <w:r w:rsidR="007943FA">
        <w:t xml:space="preserve">requirements </w:t>
      </w:r>
      <w:r w:rsidR="00831653">
        <w:t xml:space="preserve">for V2X use cases </w:t>
      </w:r>
      <w:r w:rsidR="001E2AD3">
        <w:t>should be defined at least</w:t>
      </w:r>
      <w:r w:rsidR="00831653">
        <w:t xml:space="preserve"> </w:t>
      </w:r>
      <w:r>
        <w:t xml:space="preserve">with the consideration of </w:t>
      </w:r>
      <w:r w:rsidR="001E2AD3">
        <w:t xml:space="preserve">the </w:t>
      </w:r>
      <w:r w:rsidR="00816217">
        <w:t xml:space="preserve">absolute and relative </w:t>
      </w:r>
      <w:r w:rsidR="00816217" w:rsidRPr="00437F2F">
        <w:rPr>
          <w:noProof/>
        </w:rPr>
        <w:t>position-related data</w:t>
      </w:r>
      <w:r>
        <w:t>. A</w:t>
      </w:r>
      <w:r w:rsidR="00831653">
        <w:t>dditionally, the velocity</w:t>
      </w:r>
      <w:r w:rsidR="00816217" w:rsidRPr="00437F2F">
        <w:rPr>
          <w:noProof/>
        </w:rPr>
        <w:t xml:space="preserve">-related </w:t>
      </w:r>
      <w:r w:rsidR="00831653">
        <w:t>and orientation</w:t>
      </w:r>
      <w:r w:rsidR="00816217" w:rsidRPr="00437F2F">
        <w:rPr>
          <w:noProof/>
        </w:rPr>
        <w:t xml:space="preserve">-related </w:t>
      </w:r>
      <w:r w:rsidR="00831653">
        <w:t>information</w:t>
      </w:r>
      <w:r>
        <w:t xml:space="preserve"> should also be considered. T</w:t>
      </w:r>
      <w:r w:rsidR="006A7C7D">
        <w:t xml:space="preserve">he positioning </w:t>
      </w:r>
      <w:r w:rsidR="00831653">
        <w:t xml:space="preserve">accuracy </w:t>
      </w:r>
      <w:r>
        <w:t xml:space="preserve">(including position, velocity, and orientation) should be associated </w:t>
      </w:r>
      <w:r w:rsidR="00831653">
        <w:t xml:space="preserve">with a certain </w:t>
      </w:r>
      <w:r w:rsidR="00816217" w:rsidRPr="00437F2F">
        <w:rPr>
          <w:noProof/>
        </w:rPr>
        <w:t xml:space="preserve">confidence </w:t>
      </w:r>
      <w:r w:rsidR="00831653" w:rsidRPr="00831653">
        <w:t>level</w:t>
      </w:r>
      <w:r w:rsidR="00831653">
        <w:t xml:space="preserve"> (e.g., 95%)</w:t>
      </w:r>
      <w:r>
        <w:t>. T</w:t>
      </w:r>
      <w:r w:rsidR="00831653">
        <w:t xml:space="preserve">he positioning </w:t>
      </w:r>
      <w:r w:rsidR="006A7C7D">
        <w:t>latency</w:t>
      </w:r>
      <w:r w:rsidR="00831653">
        <w:t>, availability</w:t>
      </w:r>
      <w:r>
        <w:t xml:space="preserve">, and </w:t>
      </w:r>
      <w:r w:rsidR="00816217">
        <w:rPr>
          <w:noProof/>
        </w:rPr>
        <w:t>reliability</w:t>
      </w:r>
      <w:r>
        <w:rPr>
          <w:noProof/>
        </w:rPr>
        <w:t xml:space="preserve"> should also be considered in the V2X positioning requirements</w:t>
      </w:r>
      <w:r w:rsidR="00816217">
        <w:t xml:space="preserve">. </w:t>
      </w:r>
      <w:r>
        <w:t>Furthermore, t</w:t>
      </w:r>
      <w:r w:rsidR="00831653">
        <w:t>he r</w:t>
      </w:r>
      <w:r w:rsidR="00831653" w:rsidRPr="00831653">
        <w:t>equirements for V2X positioning</w:t>
      </w:r>
      <w:r w:rsidR="00831653">
        <w:t xml:space="preserve"> should be defined </w:t>
      </w:r>
      <w:r w:rsidR="006A7C7D">
        <w:rPr>
          <w:noProof/>
        </w:rPr>
        <w:t>in compliance with regulatory requirements.</w:t>
      </w:r>
      <w:r w:rsidR="00831653">
        <w:rPr>
          <w:noProof/>
        </w:rPr>
        <w:t xml:space="preserve"> </w:t>
      </w:r>
      <w:r w:rsidR="00816217">
        <w:rPr>
          <w:noProof/>
        </w:rPr>
        <w:t xml:space="preserve">For some use cases, we may also need to consider the requirements for the </w:t>
      </w:r>
      <w:r w:rsidR="006A7C7D" w:rsidRPr="00B40DDF">
        <w:rPr>
          <w:noProof/>
        </w:rPr>
        <w:t xml:space="preserve">update rate of the position-related </w:t>
      </w:r>
      <w:r w:rsidR="006A7C7D" w:rsidRPr="00B40DDF">
        <w:rPr>
          <w:noProof/>
        </w:rPr>
        <w:lastRenderedPageBreak/>
        <w:t xml:space="preserve">data </w:t>
      </w:r>
      <w:r w:rsidR="00816217">
        <w:rPr>
          <w:noProof/>
        </w:rPr>
        <w:t>for V2X use cases</w:t>
      </w:r>
      <w:r w:rsidR="006A7C7D" w:rsidRPr="00B40DDF">
        <w:rPr>
          <w:noProof/>
        </w:rPr>
        <w:t>.</w:t>
      </w:r>
      <w:r>
        <w:rPr>
          <w:noProof/>
        </w:rPr>
        <w:t xml:space="preserve"> For i</w:t>
      </w:r>
      <w:r w:rsidRPr="00747C6B">
        <w:rPr>
          <w:noProof/>
        </w:rPr>
        <w:t xml:space="preserve">ntegrity </w:t>
      </w:r>
      <w:r>
        <w:rPr>
          <w:noProof/>
        </w:rPr>
        <w:t>key performance indicators (</w:t>
      </w:r>
      <w:r w:rsidRPr="00747C6B">
        <w:rPr>
          <w:noProof/>
        </w:rPr>
        <w:t>KPIs</w:t>
      </w:r>
      <w:r>
        <w:rPr>
          <w:noProof/>
        </w:rPr>
        <w:t>) should also be considered for supporting the driving safety.</w:t>
      </w:r>
    </w:p>
    <w:p w14:paraId="21C88479" w14:textId="3040F55E" w:rsidR="00343A5E" w:rsidRDefault="00343A5E" w:rsidP="00343A5E">
      <w:pPr>
        <w:spacing w:after="104" w:line="357" w:lineRule="auto"/>
        <w:ind w:right="51"/>
      </w:pPr>
      <w:r>
        <w:t xml:space="preserve">The list of </w:t>
      </w:r>
      <w:r w:rsidR="00747C6B">
        <w:t>proposed</w:t>
      </w:r>
      <w:r>
        <w:t xml:space="preserve"> service level requirements is provided </w:t>
      </w:r>
      <w:r w:rsidR="007943FA">
        <w:t>in the following</w:t>
      </w:r>
      <w:r w:rsidR="00227C88">
        <w:t>.</w:t>
      </w:r>
    </w:p>
    <w:p w14:paraId="14C89E1C" w14:textId="077F6F91" w:rsidR="00CD4024" w:rsidRPr="000D57A3" w:rsidRDefault="00227C88" w:rsidP="00227C88">
      <w:pPr>
        <w:pStyle w:val="Caption"/>
        <w:jc w:val="left"/>
      </w:pPr>
      <w:bookmarkStart w:id="8" w:name="p4"/>
      <w:r w:rsidRPr="000D57A3">
        <w:t xml:space="preserve">Proposal </w:t>
      </w:r>
      <w:r w:rsidRPr="000D57A3">
        <w:fldChar w:fldCharType="begin"/>
      </w:r>
      <w:r w:rsidRPr="000D57A3">
        <w:instrText xml:space="preserve"> SEQ Proposal \* ARABIC </w:instrText>
      </w:r>
      <w:r w:rsidRPr="000D57A3">
        <w:fldChar w:fldCharType="separate"/>
      </w:r>
      <w:r w:rsidR="003F5A84">
        <w:rPr>
          <w:noProof/>
        </w:rPr>
        <w:t>4</w:t>
      </w:r>
      <w:r w:rsidRPr="000D57A3">
        <w:fldChar w:fldCharType="end"/>
      </w:r>
      <w:r w:rsidRPr="000D57A3">
        <w:t xml:space="preserve">: The positioning requirements </w:t>
      </w:r>
      <w:r w:rsidR="0040686E" w:rsidRPr="000D57A3">
        <w:t xml:space="preserve">for </w:t>
      </w:r>
      <w:r w:rsidRPr="000D57A3">
        <w:t xml:space="preserve">V2X </w:t>
      </w:r>
      <w:r w:rsidR="0040686E" w:rsidRPr="000D57A3">
        <w:t xml:space="preserve">positioning </w:t>
      </w:r>
      <w:r w:rsidR="00267836">
        <w:t xml:space="preserve">for different </w:t>
      </w:r>
      <w:r w:rsidR="00267836" w:rsidRPr="00267836">
        <w:t>use cases should be defined in a technology and implementation agnostic way</w:t>
      </w:r>
      <w:r w:rsidR="00735416">
        <w:t xml:space="preserve"> with the consideration of the </w:t>
      </w:r>
      <w:r w:rsidR="0040686E" w:rsidRPr="000D57A3">
        <w:t>following</w:t>
      </w:r>
      <w:r w:rsidR="00735416">
        <w:t>:</w:t>
      </w:r>
    </w:p>
    <w:p w14:paraId="3FA5DCEB" w14:textId="08A46D07" w:rsidR="00CD4024" w:rsidRPr="000D57A3" w:rsidRDefault="0063495D" w:rsidP="000D5D43">
      <w:pPr>
        <w:pStyle w:val="Caption"/>
        <w:numPr>
          <w:ilvl w:val="0"/>
          <w:numId w:val="33"/>
        </w:numPr>
        <w:jc w:val="left"/>
        <w:rPr>
          <w:lang w:eastAsia="en-US"/>
        </w:rPr>
      </w:pPr>
      <w:r w:rsidRPr="000D57A3">
        <w:rPr>
          <w:lang w:eastAsia="en-US"/>
        </w:rPr>
        <w:t>A</w:t>
      </w:r>
      <w:r w:rsidR="00CD4024" w:rsidRPr="000D57A3">
        <w:rPr>
          <w:lang w:eastAsia="en-US"/>
        </w:rPr>
        <w:t xml:space="preserve">bsolute </w:t>
      </w:r>
      <w:r w:rsidR="00032F80" w:rsidRPr="000D57A3">
        <w:rPr>
          <w:lang w:eastAsia="en-US"/>
        </w:rPr>
        <w:t xml:space="preserve">(geographic) </w:t>
      </w:r>
      <w:r w:rsidR="00CD4024" w:rsidRPr="000D57A3">
        <w:rPr>
          <w:lang w:eastAsia="en-US"/>
        </w:rPr>
        <w:t>positioning accuracy</w:t>
      </w:r>
      <w:r w:rsidR="00032F80">
        <w:rPr>
          <w:lang w:eastAsia="en-US"/>
        </w:rPr>
        <w:t>, associated</w:t>
      </w:r>
      <w:r w:rsidR="00E503AB" w:rsidRPr="000D57A3">
        <w:rPr>
          <w:lang w:eastAsia="en-US"/>
        </w:rPr>
        <w:t xml:space="preserve"> </w:t>
      </w:r>
      <w:r w:rsidRPr="000D57A3">
        <w:rPr>
          <w:lang w:eastAsia="en-US"/>
        </w:rPr>
        <w:t>with the confidence level (e.g., 95%, 99%) and availability (e.g., 99%)</w:t>
      </w:r>
    </w:p>
    <w:p w14:paraId="7799FC08" w14:textId="59C3C5BB" w:rsidR="0063495D" w:rsidRPr="000D57A3" w:rsidRDefault="0063495D" w:rsidP="000D5D43">
      <w:pPr>
        <w:pStyle w:val="Caption"/>
        <w:numPr>
          <w:ilvl w:val="0"/>
          <w:numId w:val="33"/>
        </w:numPr>
        <w:jc w:val="left"/>
        <w:rPr>
          <w:lang w:eastAsia="en-US"/>
        </w:rPr>
      </w:pPr>
      <w:r w:rsidRPr="000D57A3">
        <w:rPr>
          <w:lang w:eastAsia="en-US"/>
        </w:rPr>
        <w:t xml:space="preserve">Relative </w:t>
      </w:r>
      <w:r w:rsidR="00032F80">
        <w:rPr>
          <w:lang w:eastAsia="en-US"/>
        </w:rPr>
        <w:t>(</w:t>
      </w:r>
      <w:r w:rsidR="00032F80" w:rsidRPr="00032F80">
        <w:rPr>
          <w:lang w:eastAsia="en-US"/>
        </w:rPr>
        <w:t>longitudinal</w:t>
      </w:r>
      <w:r w:rsidR="00032F80">
        <w:rPr>
          <w:lang w:eastAsia="en-US"/>
        </w:rPr>
        <w:t>/</w:t>
      </w:r>
      <w:r w:rsidR="00032F80" w:rsidRPr="00032F80">
        <w:rPr>
          <w:lang w:eastAsia="en-US"/>
        </w:rPr>
        <w:t>lateral</w:t>
      </w:r>
      <w:r w:rsidR="00032F80">
        <w:rPr>
          <w:lang w:eastAsia="en-US"/>
        </w:rPr>
        <w:t xml:space="preserve">) </w:t>
      </w:r>
      <w:r w:rsidRPr="000D57A3">
        <w:rPr>
          <w:lang w:eastAsia="en-US"/>
        </w:rPr>
        <w:t>positioning accuracy</w:t>
      </w:r>
      <w:r w:rsidR="00032F80">
        <w:rPr>
          <w:lang w:eastAsia="en-US"/>
        </w:rPr>
        <w:t>, associated</w:t>
      </w:r>
      <w:r w:rsidRPr="000D57A3">
        <w:rPr>
          <w:lang w:eastAsia="en-US"/>
        </w:rPr>
        <w:t xml:space="preserve"> with the confidence level (e.g., 95%, 99%) and availability (e.g., 99%)</w:t>
      </w:r>
    </w:p>
    <w:p w14:paraId="442E03D8" w14:textId="23FD7D57" w:rsidR="009628BE" w:rsidRPr="000D57A3" w:rsidRDefault="009628BE" w:rsidP="000D5D43">
      <w:pPr>
        <w:pStyle w:val="Caption"/>
        <w:numPr>
          <w:ilvl w:val="0"/>
          <w:numId w:val="33"/>
        </w:numPr>
        <w:jc w:val="left"/>
        <w:rPr>
          <w:lang w:eastAsia="en-US"/>
        </w:rPr>
      </w:pPr>
      <w:r w:rsidRPr="000D57A3">
        <w:rPr>
          <w:lang w:eastAsia="en-US"/>
        </w:rPr>
        <w:t>Absolute</w:t>
      </w:r>
      <w:r>
        <w:rPr>
          <w:lang w:eastAsia="en-US"/>
        </w:rPr>
        <w:t xml:space="preserve">/relative velocity </w:t>
      </w:r>
      <w:r w:rsidRPr="000D57A3">
        <w:rPr>
          <w:lang w:eastAsia="en-US"/>
        </w:rPr>
        <w:t>accuracy</w:t>
      </w:r>
      <w:r>
        <w:rPr>
          <w:lang w:eastAsia="en-US"/>
        </w:rPr>
        <w:t>, associated</w:t>
      </w:r>
      <w:r w:rsidRPr="000D57A3">
        <w:rPr>
          <w:lang w:eastAsia="en-US"/>
        </w:rPr>
        <w:t xml:space="preserve"> with the confidence level (e.g., 95%, 99%) and availability (e.g., 99%)</w:t>
      </w:r>
    </w:p>
    <w:p w14:paraId="73935996" w14:textId="2FFD888A" w:rsidR="009628BE" w:rsidRPr="000D57A3" w:rsidRDefault="009628BE" w:rsidP="000D5D43">
      <w:pPr>
        <w:pStyle w:val="Caption"/>
        <w:numPr>
          <w:ilvl w:val="0"/>
          <w:numId w:val="33"/>
        </w:numPr>
        <w:jc w:val="left"/>
        <w:rPr>
          <w:lang w:eastAsia="en-US"/>
        </w:rPr>
      </w:pPr>
      <w:r w:rsidRPr="000D57A3">
        <w:rPr>
          <w:lang w:eastAsia="en-US"/>
        </w:rPr>
        <w:t>Absolute</w:t>
      </w:r>
      <w:r>
        <w:rPr>
          <w:lang w:eastAsia="en-US"/>
        </w:rPr>
        <w:t>/relative orientation accuracy, associated</w:t>
      </w:r>
      <w:r w:rsidRPr="000D57A3">
        <w:rPr>
          <w:lang w:eastAsia="en-US"/>
        </w:rPr>
        <w:t xml:space="preserve"> with the confidence level (e.g., 95%, 99%) and availability (e.g., 99%)</w:t>
      </w:r>
    </w:p>
    <w:p w14:paraId="35CABC06" w14:textId="1B539FA2" w:rsidR="00CC01C4" w:rsidRDefault="0063495D" w:rsidP="000D5D43">
      <w:pPr>
        <w:pStyle w:val="Caption"/>
        <w:numPr>
          <w:ilvl w:val="0"/>
          <w:numId w:val="33"/>
        </w:numPr>
        <w:jc w:val="left"/>
        <w:rPr>
          <w:lang w:eastAsia="en-US"/>
        </w:rPr>
      </w:pPr>
      <w:r w:rsidRPr="00CC01C4">
        <w:rPr>
          <w:lang w:eastAsia="en-US"/>
        </w:rPr>
        <w:t xml:space="preserve">End-to-end positioning latency: the time from the occurrence of the event of triggering the positioning request for an end-user to the time when </w:t>
      </w:r>
      <w:r w:rsidR="00880335">
        <w:rPr>
          <w:lang w:eastAsia="en-US"/>
        </w:rPr>
        <w:t xml:space="preserve">the </w:t>
      </w:r>
      <w:r w:rsidRPr="00CC01C4">
        <w:rPr>
          <w:lang w:eastAsia="en-US"/>
        </w:rPr>
        <w:t>positioning result is available to the end-user</w:t>
      </w:r>
    </w:p>
    <w:p w14:paraId="3EA4BFF6" w14:textId="23A0716A" w:rsidR="009B2CD1" w:rsidRDefault="00DF2458" w:rsidP="009B2CD1">
      <w:pPr>
        <w:pStyle w:val="Caption"/>
        <w:numPr>
          <w:ilvl w:val="0"/>
          <w:numId w:val="33"/>
        </w:numPr>
        <w:jc w:val="left"/>
        <w:rPr>
          <w:lang w:eastAsia="en-US"/>
        </w:rPr>
      </w:pPr>
      <w:r>
        <w:rPr>
          <w:lang w:eastAsia="en-US"/>
        </w:rPr>
        <w:t>The u</w:t>
      </w:r>
      <w:r w:rsidR="009B2CD1">
        <w:rPr>
          <w:lang w:eastAsia="en-US"/>
        </w:rPr>
        <w:t>pdate rate for p</w:t>
      </w:r>
      <w:r w:rsidR="009B2CD1" w:rsidRPr="00CC01C4">
        <w:rPr>
          <w:lang w:eastAsia="en-US"/>
        </w:rPr>
        <w:t>ositioning</w:t>
      </w:r>
      <w:r w:rsidR="009B2CD1">
        <w:rPr>
          <w:lang w:eastAsia="en-US"/>
        </w:rPr>
        <w:t xml:space="preserve"> information</w:t>
      </w:r>
    </w:p>
    <w:p w14:paraId="0E355CC6" w14:textId="77777777" w:rsidR="00CC01C4" w:rsidRDefault="00A27B19" w:rsidP="000D5D43">
      <w:pPr>
        <w:pStyle w:val="Caption"/>
        <w:numPr>
          <w:ilvl w:val="0"/>
          <w:numId w:val="33"/>
        </w:numPr>
        <w:jc w:val="left"/>
        <w:rPr>
          <w:lang w:eastAsia="en-US"/>
        </w:rPr>
      </w:pPr>
      <w:r w:rsidRPr="00CC01C4">
        <w:rPr>
          <w:lang w:eastAsia="en-US"/>
        </w:rPr>
        <w:t>Integrity KPIs</w:t>
      </w:r>
      <w:r w:rsidR="005B426F" w:rsidRPr="00CC01C4">
        <w:rPr>
          <w:lang w:eastAsia="en-US"/>
        </w:rPr>
        <w:t>, including at least Alert Limit (AL), Time-to-Alert TTA), and Target Integrity Risk (TIR)</w:t>
      </w:r>
    </w:p>
    <w:bookmarkEnd w:id="8"/>
    <w:p w14:paraId="133954E6" w14:textId="5B458C38" w:rsidR="005B426F" w:rsidRPr="009B2CD1" w:rsidRDefault="005B426F" w:rsidP="000D57A3">
      <w:pPr>
        <w:pStyle w:val="ListParagraph"/>
        <w:ind w:left="1440"/>
        <w:rPr>
          <w:lang w:val="en-GB" w:eastAsia="en-US"/>
        </w:rPr>
      </w:pPr>
    </w:p>
    <w:p w14:paraId="44E85245" w14:textId="6F6007F8" w:rsidR="000F58EC" w:rsidRDefault="000F58EC" w:rsidP="000F58EC">
      <w:pPr>
        <w:pStyle w:val="Heading1"/>
      </w:pPr>
      <w:r>
        <w:t>Summary</w:t>
      </w:r>
    </w:p>
    <w:p w14:paraId="6835EF5F" w14:textId="1E7DDE8A" w:rsidR="000920A6" w:rsidRDefault="000920A6" w:rsidP="000920A6">
      <w:pPr>
        <w:spacing w:after="200" w:line="276" w:lineRule="auto"/>
      </w:pPr>
      <w:r>
        <w:t>In this contribution, we present our initial views for the positioning use cases and requirements for V2X.</w:t>
      </w:r>
    </w:p>
    <w:p w14:paraId="103562D2" w14:textId="77777777" w:rsidR="003F5A84" w:rsidRDefault="000920A6" w:rsidP="00D21029">
      <w:pPr>
        <w:pStyle w:val="Caption"/>
        <w:jc w:val="left"/>
      </w:pPr>
      <w:r>
        <w:fldChar w:fldCharType="begin"/>
      </w:r>
      <w:r>
        <w:instrText xml:space="preserve"> REF p1 \h </w:instrText>
      </w:r>
      <w:r>
        <w:fldChar w:fldCharType="separate"/>
      </w:r>
      <w:r w:rsidR="003F5A84">
        <w:t xml:space="preserve">Proposal </w:t>
      </w:r>
      <w:r w:rsidR="003F5A84">
        <w:rPr>
          <w:noProof/>
        </w:rPr>
        <w:t>1</w:t>
      </w:r>
      <w:r w:rsidR="003F5A84">
        <w:t xml:space="preserve">: Consider using a </w:t>
      </w:r>
      <w:r w:rsidR="003F5A84" w:rsidRPr="00206F70">
        <w:t xml:space="preserve">template </w:t>
      </w:r>
      <w:r w:rsidR="003F5A84">
        <w:rPr>
          <w:lang w:eastAsia="en-US"/>
        </w:rPr>
        <w:t xml:space="preserve">for defining the use cases of V2X positioning for this SI. </w:t>
      </w:r>
    </w:p>
    <w:p w14:paraId="2FD61893" w14:textId="77777777" w:rsidR="003F5A84" w:rsidRDefault="000920A6" w:rsidP="007B7119">
      <w:pPr>
        <w:pStyle w:val="Caption"/>
        <w:jc w:val="left"/>
      </w:pPr>
      <w:r>
        <w:fldChar w:fldCharType="end"/>
      </w:r>
      <w:r w:rsidR="00D048E8">
        <w:fldChar w:fldCharType="begin"/>
      </w:r>
      <w:r w:rsidR="00D048E8">
        <w:instrText xml:space="preserve"> REF p2 \h </w:instrText>
      </w:r>
      <w:r w:rsidR="00D048E8">
        <w:fldChar w:fldCharType="separate"/>
      </w:r>
      <w:r w:rsidR="003F5A84">
        <w:t xml:space="preserve">Proposal </w:t>
      </w:r>
      <w:r w:rsidR="003F5A84">
        <w:rPr>
          <w:noProof/>
        </w:rPr>
        <w:t>2</w:t>
      </w:r>
      <w:r w:rsidR="003F5A84">
        <w:t xml:space="preserve">: Consider using the </w:t>
      </w:r>
      <w:r w:rsidR="003F5A84" w:rsidRPr="00206F70">
        <w:t xml:space="preserve">template </w:t>
      </w:r>
      <w:r w:rsidR="003F5A84">
        <w:t xml:space="preserve">shown in the following table </w:t>
      </w:r>
      <w:r w:rsidR="003F5A84">
        <w:rPr>
          <w:lang w:eastAsia="en-US"/>
        </w:rPr>
        <w:t xml:space="preserve">for defining the use cases of V2X positioning. </w:t>
      </w:r>
    </w:p>
    <w:p w14:paraId="437990C6" w14:textId="77777777" w:rsidR="003F5A84" w:rsidRDefault="003F5A84" w:rsidP="00F30DD6">
      <w:pPr>
        <w:pStyle w:val="Caption"/>
      </w:pPr>
      <w:r>
        <w:t xml:space="preserve">Table </w:t>
      </w:r>
      <w:r>
        <w:rPr>
          <w:noProof/>
        </w:rPr>
        <w:t>1</w:t>
      </w:r>
      <w:r>
        <w:t xml:space="preserve"> A </w:t>
      </w:r>
      <w:r w:rsidRPr="00F30DD6">
        <w:t>template for the use cases of V2X positioning</w:t>
      </w:r>
    </w:p>
    <w:tbl>
      <w:tblPr>
        <w:tblStyle w:val="GridTable5Dark-Accent3"/>
        <w:tblW w:w="9346" w:type="dxa"/>
        <w:tblLook w:val="04A0" w:firstRow="1" w:lastRow="0" w:firstColumn="1" w:lastColumn="0" w:noHBand="0" w:noVBand="1"/>
      </w:tblPr>
      <w:tblGrid>
        <w:gridCol w:w="2405"/>
        <w:gridCol w:w="6941"/>
      </w:tblGrid>
      <w:tr w:rsidR="003F5A84" w:rsidRPr="00052BA4" w14:paraId="68B042E5" w14:textId="77777777" w:rsidTr="00AC16BD">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405" w:type="dxa"/>
          </w:tcPr>
          <w:p w14:paraId="29B3DFD0" w14:textId="77777777" w:rsidR="003F5A84" w:rsidRPr="00052BA4" w:rsidRDefault="003F5A84" w:rsidP="00EA15F5">
            <w:pPr>
              <w:spacing w:after="0"/>
              <w:rPr>
                <w:color w:val="auto"/>
              </w:rPr>
            </w:pPr>
            <w:r w:rsidRPr="00052BA4">
              <w:rPr>
                <w:rFonts w:ascii="Calibri" w:eastAsia="Calibri" w:hAnsi="Calibri" w:cs="Calibri"/>
                <w:color w:val="auto"/>
              </w:rPr>
              <w:t xml:space="preserve">Fields </w:t>
            </w:r>
          </w:p>
        </w:tc>
        <w:tc>
          <w:tcPr>
            <w:tcW w:w="6941" w:type="dxa"/>
          </w:tcPr>
          <w:p w14:paraId="749DE6E8" w14:textId="77777777" w:rsidR="003F5A84" w:rsidRPr="00052BA4" w:rsidRDefault="003F5A84" w:rsidP="00EA15F5">
            <w:pPr>
              <w:spacing w:after="0"/>
              <w:ind w:left="1"/>
              <w:cnfStyle w:val="100000000000" w:firstRow="1" w:lastRow="0" w:firstColumn="0" w:lastColumn="0" w:oddVBand="0" w:evenVBand="0" w:oddHBand="0" w:evenHBand="0" w:firstRowFirstColumn="0" w:firstRowLastColumn="0" w:lastRowFirstColumn="0" w:lastRowLastColumn="0"/>
              <w:rPr>
                <w:color w:val="auto"/>
              </w:rPr>
            </w:pPr>
            <w:r w:rsidRPr="00052BA4">
              <w:rPr>
                <w:rFonts w:ascii="Calibri" w:eastAsia="Calibri" w:hAnsi="Calibri" w:cs="Calibri"/>
                <w:color w:val="auto"/>
              </w:rPr>
              <w:t xml:space="preserve">Description </w:t>
            </w:r>
          </w:p>
        </w:tc>
      </w:tr>
      <w:tr w:rsidR="003F5A84" w:rsidRPr="00052BA4" w14:paraId="2E88F7BD" w14:textId="77777777" w:rsidTr="00AC16BD">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405" w:type="dxa"/>
          </w:tcPr>
          <w:p w14:paraId="4D034BB1" w14:textId="77777777" w:rsidR="003F5A84" w:rsidRPr="00052BA4" w:rsidRDefault="003F5A84" w:rsidP="00EA15F5">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n</w:t>
            </w:r>
            <w:r w:rsidRPr="00052BA4">
              <w:rPr>
                <w:rFonts w:ascii="Calibri" w:eastAsia="Calibri" w:hAnsi="Calibri" w:cs="Calibri"/>
                <w:color w:val="auto"/>
              </w:rPr>
              <w:t xml:space="preserve">ame </w:t>
            </w:r>
          </w:p>
        </w:tc>
        <w:tc>
          <w:tcPr>
            <w:tcW w:w="6941" w:type="dxa"/>
          </w:tcPr>
          <w:p w14:paraId="127BB2D9" w14:textId="77777777" w:rsidR="003F5A84" w:rsidRPr="00052BA4" w:rsidRDefault="003F5A84"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Name and abbreviation of the use case if existing </w:t>
            </w:r>
          </w:p>
        </w:tc>
      </w:tr>
      <w:tr w:rsidR="003F5A84" w:rsidRPr="00052BA4" w14:paraId="1A05F923" w14:textId="77777777" w:rsidTr="00AC16BD">
        <w:trPr>
          <w:trHeight w:val="278"/>
        </w:trPr>
        <w:tc>
          <w:tcPr>
            <w:cnfStyle w:val="001000000000" w:firstRow="0" w:lastRow="0" w:firstColumn="1" w:lastColumn="0" w:oddVBand="0" w:evenVBand="0" w:oddHBand="0" w:evenHBand="0" w:firstRowFirstColumn="0" w:firstRowLastColumn="0" w:lastRowFirstColumn="0" w:lastRowLastColumn="0"/>
            <w:tcW w:w="2405" w:type="dxa"/>
          </w:tcPr>
          <w:p w14:paraId="5794DD62" w14:textId="77777777" w:rsidR="003F5A84" w:rsidRPr="00052BA4" w:rsidRDefault="003F5A84" w:rsidP="00EA15F5">
            <w:pPr>
              <w:spacing w:after="0"/>
              <w:rPr>
                <w:color w:val="auto"/>
              </w:rPr>
            </w:pPr>
            <w:r w:rsidRPr="00052BA4">
              <w:rPr>
                <w:rFonts w:ascii="Calibri" w:eastAsia="Calibri" w:hAnsi="Calibri" w:cs="Calibri"/>
                <w:color w:val="auto"/>
              </w:rPr>
              <w:t xml:space="preserve">Short </w:t>
            </w:r>
            <w:r>
              <w:rPr>
                <w:rFonts w:ascii="Calibri" w:eastAsia="Calibri" w:hAnsi="Calibri" w:cs="Calibri"/>
                <w:color w:val="auto"/>
              </w:rPr>
              <w:t>d</w:t>
            </w:r>
            <w:r w:rsidRPr="00052BA4">
              <w:rPr>
                <w:rFonts w:ascii="Calibri" w:eastAsia="Calibri" w:hAnsi="Calibri" w:cs="Calibri"/>
                <w:color w:val="auto"/>
              </w:rPr>
              <w:t xml:space="preserve">escription  </w:t>
            </w:r>
          </w:p>
        </w:tc>
        <w:tc>
          <w:tcPr>
            <w:tcW w:w="6941" w:type="dxa"/>
          </w:tcPr>
          <w:p w14:paraId="04FDDCA2" w14:textId="77777777" w:rsidR="003F5A84" w:rsidRPr="00052BA4" w:rsidRDefault="003F5A84" w:rsidP="00EA15F5">
            <w:pPr>
              <w:spacing w:after="0"/>
              <w:ind w:left="1"/>
              <w:cnfStyle w:val="000000000000" w:firstRow="0" w:lastRow="0" w:firstColumn="0" w:lastColumn="0" w:oddVBand="0" w:evenVBand="0" w:oddHBand="0" w:evenHBand="0" w:firstRowFirstColumn="0" w:firstRowLastColumn="0" w:lastRowFirstColumn="0" w:lastRowLastColumn="0"/>
            </w:pPr>
            <w:r w:rsidRPr="00052BA4">
              <w:rPr>
                <w:rFonts w:ascii="Calibri" w:eastAsia="Calibri" w:hAnsi="Calibri" w:cs="Calibri"/>
              </w:rPr>
              <w:t xml:space="preserve">Short description of the use case  </w:t>
            </w:r>
          </w:p>
        </w:tc>
      </w:tr>
      <w:tr w:rsidR="003F5A84" w:rsidRPr="00052BA4" w14:paraId="774AFE22" w14:textId="77777777" w:rsidTr="00AC16BD">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405" w:type="dxa"/>
          </w:tcPr>
          <w:p w14:paraId="723375B9" w14:textId="77777777" w:rsidR="003F5A84" w:rsidRPr="00052BA4" w:rsidRDefault="003F5A84" w:rsidP="00EA15F5">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s</w:t>
            </w:r>
            <w:r w:rsidRPr="00052BA4">
              <w:rPr>
                <w:rFonts w:ascii="Calibri" w:eastAsia="Calibri" w:hAnsi="Calibri" w:cs="Calibri"/>
                <w:color w:val="auto"/>
              </w:rPr>
              <w:t xml:space="preserve">cenario </w:t>
            </w:r>
          </w:p>
        </w:tc>
        <w:tc>
          <w:tcPr>
            <w:tcW w:w="6941" w:type="dxa"/>
          </w:tcPr>
          <w:p w14:paraId="3B383B62" w14:textId="77777777" w:rsidR="003F5A84" w:rsidRPr="00052BA4" w:rsidRDefault="003F5A84"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One or more use case scenarios for the use case. </w:t>
            </w:r>
          </w:p>
        </w:tc>
      </w:tr>
      <w:tr w:rsidR="003F5A84" w:rsidRPr="00052BA4" w14:paraId="488CECF5" w14:textId="77777777" w:rsidTr="00AC16BD">
        <w:trPr>
          <w:trHeight w:val="576"/>
        </w:trPr>
        <w:tc>
          <w:tcPr>
            <w:cnfStyle w:val="001000000000" w:firstRow="0" w:lastRow="0" w:firstColumn="1" w:lastColumn="0" w:oddVBand="0" w:evenVBand="0" w:oddHBand="0" w:evenHBand="0" w:firstRowFirstColumn="0" w:firstRowLastColumn="0" w:lastRowFirstColumn="0" w:lastRowLastColumn="0"/>
            <w:tcW w:w="2405" w:type="dxa"/>
          </w:tcPr>
          <w:p w14:paraId="13044EE6" w14:textId="77777777" w:rsidR="003F5A84" w:rsidRPr="00052BA4" w:rsidRDefault="003F5A84" w:rsidP="00EA15F5">
            <w:pPr>
              <w:spacing w:after="0"/>
              <w:rPr>
                <w:color w:val="auto"/>
              </w:rPr>
            </w:pPr>
            <w:r w:rsidRPr="00052BA4">
              <w:rPr>
                <w:rFonts w:ascii="Calibri" w:eastAsia="Calibri" w:hAnsi="Calibri" w:cs="Calibri"/>
                <w:color w:val="auto"/>
              </w:rPr>
              <w:t xml:space="preserve">Category </w:t>
            </w:r>
          </w:p>
        </w:tc>
        <w:tc>
          <w:tcPr>
            <w:tcW w:w="6941" w:type="dxa"/>
          </w:tcPr>
          <w:p w14:paraId="27537A70" w14:textId="77777777" w:rsidR="003F5A84" w:rsidRPr="00052BA4" w:rsidRDefault="003F5A84" w:rsidP="00EA15F5">
            <w:pPr>
              <w:spacing w:after="0"/>
              <w:ind w:left="1"/>
              <w:cnfStyle w:val="000000000000" w:firstRow="0" w:lastRow="0" w:firstColumn="0" w:lastColumn="0" w:oddVBand="0" w:evenVBand="0" w:oddHBand="0" w:evenHBand="0" w:firstRowFirstColumn="0" w:firstRowLastColumn="0" w:lastRowFirstColumn="0" w:lastRowLastColumn="0"/>
            </w:pPr>
            <w:r w:rsidRPr="00052BA4">
              <w:rPr>
                <w:rFonts w:ascii="Calibri" w:eastAsia="Calibri" w:hAnsi="Calibri" w:cs="Calibri"/>
              </w:rPr>
              <w:t>The category that the use case belongs to, e.g., Autonomous driving | Platooning</w:t>
            </w:r>
          </w:p>
        </w:tc>
      </w:tr>
      <w:tr w:rsidR="003F5A84" w:rsidRPr="00052BA4" w14:paraId="7220D5C1" w14:textId="77777777" w:rsidTr="00AC16BD">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616B5DC6" w14:textId="77777777" w:rsidR="003F5A84" w:rsidRPr="00052BA4" w:rsidRDefault="003F5A84" w:rsidP="00EA15F5">
            <w:pPr>
              <w:spacing w:after="0"/>
              <w:rPr>
                <w:color w:val="auto"/>
              </w:rPr>
            </w:pPr>
            <w:r w:rsidRPr="00052BA4">
              <w:rPr>
                <w:rFonts w:ascii="Calibri" w:eastAsia="Calibri" w:hAnsi="Calibri" w:cs="Calibri"/>
                <w:color w:val="auto"/>
              </w:rPr>
              <w:t xml:space="preserve">Road </w:t>
            </w:r>
            <w:r>
              <w:rPr>
                <w:rFonts w:ascii="Calibri" w:eastAsia="Calibri" w:hAnsi="Calibri" w:cs="Calibri"/>
                <w:color w:val="auto"/>
              </w:rPr>
              <w:t>e</w:t>
            </w:r>
            <w:r w:rsidRPr="00052BA4">
              <w:rPr>
                <w:rFonts w:ascii="Calibri" w:eastAsia="Calibri" w:hAnsi="Calibri" w:cs="Calibri"/>
                <w:color w:val="auto"/>
              </w:rPr>
              <w:t xml:space="preserve">nvironment </w:t>
            </w:r>
          </w:p>
        </w:tc>
        <w:tc>
          <w:tcPr>
            <w:tcW w:w="6941" w:type="dxa"/>
          </w:tcPr>
          <w:p w14:paraId="6EF96EE9" w14:textId="77777777" w:rsidR="003F5A84" w:rsidRPr="00052BA4" w:rsidRDefault="003F5A84"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Intersection | Urban | Rural | Highway | Other </w:t>
            </w:r>
          </w:p>
        </w:tc>
      </w:tr>
      <w:tr w:rsidR="003F5A84" w:rsidRPr="00052BA4" w14:paraId="458113AA" w14:textId="77777777" w:rsidTr="0024602B">
        <w:trPr>
          <w:trHeight w:val="212"/>
        </w:trPr>
        <w:tc>
          <w:tcPr>
            <w:cnfStyle w:val="001000000000" w:firstRow="0" w:lastRow="0" w:firstColumn="1" w:lastColumn="0" w:oddVBand="0" w:evenVBand="0" w:oddHBand="0" w:evenHBand="0" w:firstRowFirstColumn="0" w:firstRowLastColumn="0" w:lastRowFirstColumn="0" w:lastRowLastColumn="0"/>
            <w:tcW w:w="2405" w:type="dxa"/>
          </w:tcPr>
          <w:p w14:paraId="70B549B7" w14:textId="77777777" w:rsidR="003F5A84" w:rsidRPr="00052BA4" w:rsidRDefault="003F5A84" w:rsidP="00EA15F5">
            <w:pPr>
              <w:spacing w:after="0"/>
              <w:rPr>
                <w:color w:val="auto"/>
              </w:rPr>
            </w:pPr>
            <w:r w:rsidRPr="00052BA4">
              <w:rPr>
                <w:rFonts w:ascii="Calibri" w:eastAsia="Calibri" w:hAnsi="Calibri" w:cs="Calibri"/>
                <w:color w:val="auto"/>
              </w:rPr>
              <w:t xml:space="preserve">Actors </w:t>
            </w:r>
          </w:p>
        </w:tc>
        <w:tc>
          <w:tcPr>
            <w:tcW w:w="6941" w:type="dxa"/>
          </w:tcPr>
          <w:p w14:paraId="75D9F461" w14:textId="77777777" w:rsidR="003F5A84" w:rsidRPr="00052BA4" w:rsidRDefault="003F5A84" w:rsidP="00EA15F5">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UEs (</w:t>
            </w:r>
            <w:r w:rsidRPr="00052BA4">
              <w:rPr>
                <w:rFonts w:ascii="Calibri" w:eastAsia="Calibri" w:hAnsi="Calibri" w:cs="Calibri"/>
              </w:rPr>
              <w:t>vehicles</w:t>
            </w:r>
            <w:r>
              <w:rPr>
                <w:rFonts w:ascii="Calibri" w:eastAsia="Calibri" w:hAnsi="Calibri" w:cs="Calibri"/>
              </w:rPr>
              <w:t>)</w:t>
            </w:r>
            <w:r w:rsidRPr="00052BA4">
              <w:rPr>
                <w:rFonts w:ascii="Calibri" w:eastAsia="Calibri" w:hAnsi="Calibri" w:cs="Calibri"/>
              </w:rPr>
              <w:t>,</w:t>
            </w:r>
            <w:r>
              <w:rPr>
                <w:rFonts w:ascii="Calibri" w:eastAsia="Calibri" w:hAnsi="Calibri" w:cs="Calibri"/>
              </w:rPr>
              <w:t xml:space="preserve"> network (gNBs, LMF, …)</w:t>
            </w:r>
          </w:p>
        </w:tc>
      </w:tr>
      <w:tr w:rsidR="003F5A84" w:rsidRPr="00052BA4" w14:paraId="71DDC838" w14:textId="77777777" w:rsidTr="00AC16BD">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03DC464A" w14:textId="77777777" w:rsidR="003F5A84" w:rsidRDefault="003F5A84" w:rsidP="00EA15F5">
            <w:pPr>
              <w:spacing w:after="0"/>
              <w:rPr>
                <w:rFonts w:ascii="Calibri" w:eastAsia="Calibri" w:hAnsi="Calibri" w:cs="Calibri"/>
                <w:b w:val="0"/>
                <w:bCs w:val="0"/>
              </w:rPr>
            </w:pPr>
            <w:r w:rsidRPr="00052BA4">
              <w:rPr>
                <w:rFonts w:ascii="Calibri" w:eastAsia="Calibri" w:hAnsi="Calibri" w:cs="Calibri"/>
                <w:color w:val="auto"/>
              </w:rPr>
              <w:t xml:space="preserve">Geographic </w:t>
            </w:r>
            <w:r>
              <w:rPr>
                <w:rFonts w:ascii="Calibri" w:eastAsia="Calibri" w:hAnsi="Calibri" w:cs="Calibri"/>
                <w:color w:val="auto"/>
              </w:rPr>
              <w:t>s</w:t>
            </w:r>
            <w:r w:rsidRPr="00052BA4">
              <w:rPr>
                <w:rFonts w:ascii="Calibri" w:eastAsia="Calibri" w:hAnsi="Calibri" w:cs="Calibri"/>
                <w:color w:val="auto"/>
              </w:rPr>
              <w:t>cope</w:t>
            </w:r>
          </w:p>
          <w:p w14:paraId="34813D14" w14:textId="77777777" w:rsidR="003F5A84" w:rsidRPr="00052BA4" w:rsidRDefault="003F5A84" w:rsidP="00EA15F5">
            <w:pPr>
              <w:spacing w:after="0"/>
              <w:rPr>
                <w:color w:val="auto"/>
              </w:rPr>
            </w:pPr>
            <w:r>
              <w:rPr>
                <w:color w:val="auto"/>
              </w:rPr>
              <w:t>(</w:t>
            </w:r>
            <w:r>
              <w:rPr>
                <w:rFonts w:ascii="Calibri" w:eastAsia="Calibri" w:hAnsi="Calibri" w:cs="Calibri"/>
                <w:color w:val="auto"/>
              </w:rPr>
              <w:t>Network coverage)</w:t>
            </w:r>
          </w:p>
        </w:tc>
        <w:tc>
          <w:tcPr>
            <w:tcW w:w="6941" w:type="dxa"/>
          </w:tcPr>
          <w:p w14:paraId="5D110AF2" w14:textId="77777777" w:rsidR="003F5A84" w:rsidRPr="00052BA4" w:rsidRDefault="003F5A84"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Geographic areas where the use case is applicable (e.g., in-coverage, partial coverage, or out-of-coverage) </w:t>
            </w:r>
          </w:p>
        </w:tc>
      </w:tr>
      <w:tr w:rsidR="003F5A84" w:rsidRPr="00052BA4" w14:paraId="1A69FD01" w14:textId="77777777" w:rsidTr="00003FC0">
        <w:trPr>
          <w:trHeight w:val="542"/>
        </w:trPr>
        <w:tc>
          <w:tcPr>
            <w:cnfStyle w:val="001000000000" w:firstRow="0" w:lastRow="0" w:firstColumn="1" w:lastColumn="0" w:oddVBand="0" w:evenVBand="0" w:oddHBand="0" w:evenHBand="0" w:firstRowFirstColumn="0" w:firstRowLastColumn="0" w:lastRowFirstColumn="0" w:lastRowLastColumn="0"/>
            <w:tcW w:w="2405" w:type="dxa"/>
          </w:tcPr>
          <w:p w14:paraId="6456F22B" w14:textId="77777777" w:rsidR="003F5A84" w:rsidRPr="00052BA4" w:rsidRDefault="003F5A84" w:rsidP="00003FC0">
            <w:pPr>
              <w:spacing w:after="0"/>
              <w:rPr>
                <w:color w:val="auto"/>
              </w:rPr>
            </w:pPr>
            <w:r w:rsidRPr="00052BA4">
              <w:rPr>
                <w:rFonts w:ascii="Calibri" w:eastAsia="Calibri" w:hAnsi="Calibri" w:cs="Calibri"/>
                <w:color w:val="auto"/>
              </w:rPr>
              <w:t xml:space="preserve">Information </w:t>
            </w:r>
          </w:p>
          <w:p w14:paraId="76955620" w14:textId="77777777" w:rsidR="003F5A84" w:rsidRPr="0024602B" w:rsidRDefault="003F5A84" w:rsidP="00003FC0">
            <w:pPr>
              <w:spacing w:after="0"/>
              <w:rPr>
                <w:rFonts w:ascii="Calibri" w:eastAsia="Calibri" w:hAnsi="Calibri" w:cs="Calibri"/>
                <w:b w:val="0"/>
                <w:color w:val="auto"/>
              </w:rPr>
            </w:pPr>
            <w:r>
              <w:rPr>
                <w:rFonts w:ascii="Calibri" w:eastAsia="Calibri" w:hAnsi="Calibri" w:cs="Calibri"/>
                <w:color w:val="auto"/>
              </w:rPr>
              <w:t>r</w:t>
            </w:r>
            <w:r w:rsidRPr="00052BA4">
              <w:rPr>
                <w:rFonts w:ascii="Calibri" w:eastAsia="Calibri" w:hAnsi="Calibri" w:cs="Calibri"/>
                <w:color w:val="auto"/>
              </w:rPr>
              <w:t>equirements</w:t>
            </w:r>
          </w:p>
        </w:tc>
        <w:tc>
          <w:tcPr>
            <w:tcW w:w="6941" w:type="dxa"/>
          </w:tcPr>
          <w:p w14:paraId="5A160927" w14:textId="77777777" w:rsidR="003F5A84" w:rsidRPr="00052BA4" w:rsidRDefault="003F5A84" w:rsidP="00003FC0">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The h</w:t>
            </w:r>
            <w:r w:rsidRPr="00052BA4">
              <w:rPr>
                <w:rFonts w:ascii="Calibri" w:eastAsia="Calibri" w:hAnsi="Calibri" w:cs="Calibri"/>
              </w:rPr>
              <w:t>igh</w:t>
            </w:r>
            <w:r>
              <w:rPr>
                <w:rFonts w:ascii="Calibri" w:eastAsia="Calibri" w:hAnsi="Calibri" w:cs="Calibri"/>
              </w:rPr>
              <w:t>-</w:t>
            </w:r>
            <w:r w:rsidRPr="00052BA4">
              <w:rPr>
                <w:rFonts w:ascii="Calibri" w:eastAsia="Calibri" w:hAnsi="Calibri" w:cs="Calibri"/>
              </w:rPr>
              <w:t>level description of information exchanged among involved actors</w:t>
            </w:r>
            <w:r>
              <w:rPr>
                <w:rFonts w:ascii="Calibri" w:eastAsia="Calibri" w:hAnsi="Calibri" w:cs="Calibri"/>
              </w:rPr>
              <w:t>, especially V2X positioning-related information</w:t>
            </w:r>
            <w:r w:rsidRPr="00052BA4">
              <w:rPr>
                <w:rFonts w:ascii="Calibri" w:eastAsia="Calibri" w:hAnsi="Calibri" w:cs="Calibri"/>
              </w:rPr>
              <w:t xml:space="preserve"> </w:t>
            </w:r>
          </w:p>
        </w:tc>
      </w:tr>
      <w:tr w:rsidR="003F5A84" w:rsidRPr="00052BA4" w14:paraId="59B7AEEF" w14:textId="77777777" w:rsidTr="00AC16BD">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405" w:type="dxa"/>
          </w:tcPr>
          <w:p w14:paraId="6F1BCF0D" w14:textId="77777777" w:rsidR="003F5A84" w:rsidRPr="00052BA4" w:rsidRDefault="003F5A84" w:rsidP="0024602B">
            <w:pPr>
              <w:spacing w:after="0"/>
              <w:rPr>
                <w:color w:val="auto"/>
              </w:rPr>
            </w:pPr>
            <w:r>
              <w:rPr>
                <w:rFonts w:ascii="Calibri" w:eastAsia="Calibri" w:hAnsi="Calibri" w:cs="Calibri"/>
                <w:color w:val="auto"/>
              </w:rPr>
              <w:t>UE’s r</w:t>
            </w:r>
            <w:r w:rsidRPr="00052BA4">
              <w:rPr>
                <w:rFonts w:ascii="Calibri" w:eastAsia="Calibri" w:hAnsi="Calibri" w:cs="Calibri"/>
                <w:color w:val="auto"/>
              </w:rPr>
              <w:t>oles</w:t>
            </w:r>
            <w:r>
              <w:rPr>
                <w:rFonts w:ascii="Calibri" w:eastAsia="Calibri" w:hAnsi="Calibri" w:cs="Calibri"/>
                <w:color w:val="auto"/>
              </w:rPr>
              <w:t xml:space="preserve"> </w:t>
            </w:r>
          </w:p>
        </w:tc>
        <w:tc>
          <w:tcPr>
            <w:tcW w:w="6941" w:type="dxa"/>
          </w:tcPr>
          <w:p w14:paraId="18E30EB3" w14:textId="77777777" w:rsidR="003F5A84" w:rsidRPr="00052BA4" w:rsidRDefault="003F5A84" w:rsidP="00EA15F5">
            <w:pPr>
              <w:spacing w:after="0"/>
              <w:ind w:left="1"/>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rPr>
              <w:t>UE’s roles in the use case</w:t>
            </w:r>
          </w:p>
        </w:tc>
      </w:tr>
      <w:tr w:rsidR="003F5A84" w:rsidRPr="00052BA4" w14:paraId="3EB02413" w14:textId="77777777" w:rsidTr="009A7C74">
        <w:trPr>
          <w:trHeight w:val="250"/>
        </w:trPr>
        <w:tc>
          <w:tcPr>
            <w:cnfStyle w:val="001000000000" w:firstRow="0" w:lastRow="0" w:firstColumn="1" w:lastColumn="0" w:oddVBand="0" w:evenVBand="0" w:oddHBand="0" w:evenHBand="0" w:firstRowFirstColumn="0" w:firstRowLastColumn="0" w:lastRowFirstColumn="0" w:lastRowLastColumn="0"/>
            <w:tcW w:w="2405" w:type="dxa"/>
          </w:tcPr>
          <w:p w14:paraId="76BEF2B8" w14:textId="77777777" w:rsidR="003F5A84" w:rsidRPr="00052BA4" w:rsidRDefault="003F5A84" w:rsidP="00AC16BD">
            <w:pPr>
              <w:spacing w:after="0"/>
              <w:rPr>
                <w:color w:val="auto"/>
              </w:rPr>
            </w:pPr>
            <w:r w:rsidRPr="009F4CEF">
              <w:rPr>
                <w:rFonts w:ascii="Calibri" w:eastAsia="Calibri" w:hAnsi="Calibri" w:cs="Calibri"/>
                <w:color w:val="auto"/>
              </w:rPr>
              <w:t>network</w:t>
            </w:r>
            <w:r>
              <w:rPr>
                <w:rFonts w:ascii="Calibri" w:eastAsia="Calibri" w:hAnsi="Calibri" w:cs="Calibri"/>
                <w:color w:val="auto"/>
              </w:rPr>
              <w:t>’s</w:t>
            </w:r>
            <w:r w:rsidRPr="00052BA4">
              <w:rPr>
                <w:rFonts w:ascii="Calibri" w:eastAsia="Calibri" w:hAnsi="Calibri" w:cs="Calibri"/>
                <w:color w:val="auto"/>
              </w:rPr>
              <w:t xml:space="preserve"> </w:t>
            </w:r>
            <w:r>
              <w:rPr>
                <w:rFonts w:ascii="Calibri" w:eastAsia="Calibri" w:hAnsi="Calibri" w:cs="Calibri"/>
                <w:color w:val="auto"/>
              </w:rPr>
              <w:t>r</w:t>
            </w:r>
            <w:r w:rsidRPr="00052BA4">
              <w:rPr>
                <w:rFonts w:ascii="Calibri" w:eastAsia="Calibri" w:hAnsi="Calibri" w:cs="Calibri"/>
                <w:color w:val="auto"/>
              </w:rPr>
              <w:t>oles</w:t>
            </w:r>
          </w:p>
        </w:tc>
        <w:tc>
          <w:tcPr>
            <w:tcW w:w="6941" w:type="dxa"/>
          </w:tcPr>
          <w:p w14:paraId="16726C44" w14:textId="77777777" w:rsidR="003F5A84" w:rsidRPr="00052BA4" w:rsidRDefault="003F5A84" w:rsidP="00214DDA">
            <w:pPr>
              <w:spacing w:after="0"/>
              <w:ind w:left="1"/>
              <w:cnfStyle w:val="000000000000" w:firstRow="0" w:lastRow="0" w:firstColumn="0" w:lastColumn="0" w:oddVBand="0" w:evenVBand="0" w:oddHBand="0" w:evenHBand="0" w:firstRowFirstColumn="0" w:firstRowLastColumn="0" w:lastRowFirstColumn="0" w:lastRowLastColumn="0"/>
            </w:pPr>
            <w:r w:rsidRPr="009F4CEF">
              <w:rPr>
                <w:rFonts w:ascii="Calibri" w:eastAsia="Calibri" w:hAnsi="Calibri" w:cs="Calibri"/>
              </w:rPr>
              <w:t>network</w:t>
            </w:r>
            <w:r>
              <w:rPr>
                <w:rFonts w:ascii="Calibri" w:eastAsia="Calibri" w:hAnsi="Calibri" w:cs="Calibri"/>
              </w:rPr>
              <w:t>’s roles in the use case</w:t>
            </w:r>
          </w:p>
        </w:tc>
      </w:tr>
      <w:tr w:rsidR="003F5A84" w:rsidRPr="00052BA4" w14:paraId="022C170C" w14:textId="77777777" w:rsidTr="00AC16BD">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405" w:type="dxa"/>
          </w:tcPr>
          <w:p w14:paraId="0664CFA9" w14:textId="77777777" w:rsidR="003F5A84" w:rsidRPr="00052BA4" w:rsidRDefault="003F5A84" w:rsidP="00A023DC">
            <w:pPr>
              <w:spacing w:after="0"/>
              <w:rPr>
                <w:color w:val="auto"/>
              </w:rPr>
            </w:pPr>
            <w:r w:rsidRPr="00052BA4">
              <w:rPr>
                <w:rFonts w:ascii="Calibri" w:eastAsia="Calibri" w:hAnsi="Calibri" w:cs="Calibri"/>
                <w:color w:val="auto"/>
              </w:rPr>
              <w:lastRenderedPageBreak/>
              <w:t>Illustrations (optional)</w:t>
            </w:r>
          </w:p>
        </w:tc>
        <w:tc>
          <w:tcPr>
            <w:tcW w:w="6941" w:type="dxa"/>
          </w:tcPr>
          <w:p w14:paraId="647F494E" w14:textId="77777777" w:rsidR="003F5A84" w:rsidRPr="00052BA4" w:rsidRDefault="003F5A84"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Pictorial information exemplifying the use case and showing the role of the different actors. </w:t>
            </w:r>
          </w:p>
        </w:tc>
      </w:tr>
      <w:tr w:rsidR="003F5A84" w:rsidRPr="00052BA4" w14:paraId="14BCA1C7" w14:textId="77777777" w:rsidTr="00003FC0">
        <w:trPr>
          <w:trHeight w:val="547"/>
        </w:trPr>
        <w:tc>
          <w:tcPr>
            <w:cnfStyle w:val="001000000000" w:firstRow="0" w:lastRow="0" w:firstColumn="1" w:lastColumn="0" w:oddVBand="0" w:evenVBand="0" w:oddHBand="0" w:evenHBand="0" w:firstRowFirstColumn="0" w:firstRowLastColumn="0" w:lastRowFirstColumn="0" w:lastRowLastColumn="0"/>
            <w:tcW w:w="2405" w:type="dxa"/>
          </w:tcPr>
          <w:p w14:paraId="707CD570" w14:textId="77777777" w:rsidR="003F5A84" w:rsidRDefault="003F5A84" w:rsidP="00003FC0">
            <w:pPr>
              <w:spacing w:after="0"/>
              <w:rPr>
                <w:rFonts w:ascii="Calibri" w:eastAsia="Calibri" w:hAnsi="Calibri" w:cs="Calibri"/>
                <w:b w:val="0"/>
                <w:bCs w:val="0"/>
              </w:rPr>
            </w:pPr>
            <w:r>
              <w:rPr>
                <w:rFonts w:ascii="Calibri" w:eastAsia="Calibri" w:hAnsi="Calibri" w:cs="Calibri"/>
                <w:color w:val="auto"/>
              </w:rPr>
              <w:t>Others (optional)</w:t>
            </w:r>
          </w:p>
          <w:p w14:paraId="00151EBB" w14:textId="77777777" w:rsidR="003F5A84" w:rsidRPr="0024602B" w:rsidRDefault="003F5A84" w:rsidP="00003FC0">
            <w:pPr>
              <w:spacing w:after="0"/>
              <w:rPr>
                <w:rFonts w:ascii="Calibri" w:eastAsia="Calibri" w:hAnsi="Calibri" w:cs="Calibri"/>
                <w:b w:val="0"/>
                <w:color w:val="auto"/>
              </w:rPr>
            </w:pPr>
          </w:p>
        </w:tc>
        <w:tc>
          <w:tcPr>
            <w:tcW w:w="6941" w:type="dxa"/>
          </w:tcPr>
          <w:p w14:paraId="4548ABD9" w14:textId="77777777" w:rsidR="003F5A84" w:rsidRPr="00FD4C7F" w:rsidRDefault="003F5A84" w:rsidP="00FD4C7F">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Other fields commonly used for V2X use cases may also be included if they are needed for defining the positioning requirements, e.g.,</w:t>
            </w:r>
          </w:p>
          <w:p w14:paraId="0FF57B5A" w14:textId="77777777" w:rsidR="003F5A84" w:rsidRPr="0024602B" w:rsidRDefault="003F5A84"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24602B">
              <w:rPr>
                <w:rFonts w:ascii="Calibri" w:eastAsia="Calibri" w:hAnsi="Calibri" w:cs="Calibri"/>
              </w:rPr>
              <w:t>Pre-conditions: necessary capability of the different actors to ensure the realization of the use case.</w:t>
            </w:r>
          </w:p>
          <w:p w14:paraId="5789F2CD" w14:textId="77777777" w:rsidR="003F5A84" w:rsidRPr="0024602B" w:rsidRDefault="003F5A84"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24602B">
              <w:rPr>
                <w:rFonts w:ascii="Calibri" w:eastAsia="Calibri" w:hAnsi="Calibri" w:cs="Calibri"/>
              </w:rPr>
              <w:t xml:space="preserve">Road &amp; roadside infrastructure roles: Role of the road and traffic infrastructure (e.g., traffic signs, lights, ramps, etc.). </w:t>
            </w:r>
          </w:p>
          <w:p w14:paraId="62348AC5" w14:textId="77777777" w:rsidR="003F5A84" w:rsidRPr="00052BA4" w:rsidRDefault="003F5A84"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pPr>
            <w:r w:rsidRPr="0024602B">
              <w:rPr>
                <w:rFonts w:ascii="Calibri" w:eastAsia="Calibri" w:hAnsi="Calibri" w:cs="Calibri"/>
              </w:rPr>
              <w:t>Main event flow: The flow of events from the moment the use cases are triggered to the moment the use case closes. Includes the trigger point to enter and to exit the use case (i.e., who and what).</w:t>
            </w:r>
          </w:p>
        </w:tc>
      </w:tr>
    </w:tbl>
    <w:p w14:paraId="63BC6AB7" w14:textId="4CA2EEED" w:rsidR="003C59DD" w:rsidRDefault="00D048E8" w:rsidP="00D048E8">
      <w:pPr>
        <w:pStyle w:val="Caption"/>
        <w:jc w:val="left"/>
      </w:pPr>
      <w:r>
        <w:fldChar w:fldCharType="end"/>
      </w:r>
      <w:r>
        <w:t xml:space="preserve"> </w:t>
      </w:r>
    </w:p>
    <w:p w14:paraId="59B1E562" w14:textId="77777777" w:rsidR="003F5A84" w:rsidRDefault="000920A6" w:rsidP="00240D2F">
      <w:pPr>
        <w:pStyle w:val="Caption"/>
        <w:jc w:val="left"/>
        <w:rPr>
          <w:lang w:eastAsia="en-US"/>
        </w:rPr>
      </w:pPr>
      <w:r>
        <w:fldChar w:fldCharType="begin"/>
      </w:r>
      <w:r>
        <w:instrText xml:space="preserve"> REF p3 \h </w:instrText>
      </w:r>
      <w:r>
        <w:fldChar w:fldCharType="separate"/>
      </w:r>
      <w:r w:rsidR="003F5A84">
        <w:t xml:space="preserve">Proposal </w:t>
      </w:r>
      <w:r w:rsidR="003F5A84">
        <w:rPr>
          <w:noProof/>
        </w:rPr>
        <w:t>3</w:t>
      </w:r>
      <w:r w:rsidR="003F5A84">
        <w:t>: T</w:t>
      </w:r>
      <w:r w:rsidR="003F5A84">
        <w:rPr>
          <w:lang w:eastAsia="en-US"/>
        </w:rPr>
        <w:t>he use cases of V2X positioning should be defined with the consideratio</w:t>
      </w:r>
      <w:bookmarkStart w:id="9" w:name="_GoBack"/>
      <w:bookmarkEnd w:id="9"/>
      <w:r w:rsidR="003F5A84">
        <w:rPr>
          <w:lang w:eastAsia="en-US"/>
        </w:rPr>
        <w:t xml:space="preserve">n of the following application areas: </w:t>
      </w:r>
    </w:p>
    <w:p w14:paraId="18B9D4BE" w14:textId="77777777" w:rsidR="003F5A84" w:rsidRPr="00A1551F" w:rsidRDefault="003F5A84" w:rsidP="000D5D43">
      <w:pPr>
        <w:pStyle w:val="ListParagraph"/>
        <w:numPr>
          <w:ilvl w:val="0"/>
          <w:numId w:val="32"/>
        </w:numPr>
        <w:rPr>
          <w:b/>
          <w:bCs/>
          <w:lang w:eastAsia="en-US"/>
        </w:rPr>
      </w:pPr>
      <w:r w:rsidRPr="00A1551F">
        <w:rPr>
          <w:b/>
          <w:bCs/>
          <w:lang w:eastAsia="en-US"/>
        </w:rPr>
        <w:t>Vehicles Platooning</w:t>
      </w:r>
    </w:p>
    <w:p w14:paraId="2C234555" w14:textId="77777777" w:rsidR="003F5A84" w:rsidRDefault="003F5A84" w:rsidP="000D5D43">
      <w:pPr>
        <w:pStyle w:val="ListParagraph"/>
        <w:numPr>
          <w:ilvl w:val="0"/>
          <w:numId w:val="32"/>
        </w:numPr>
        <w:rPr>
          <w:b/>
          <w:bCs/>
          <w:lang w:eastAsia="en-US"/>
        </w:rPr>
      </w:pPr>
      <w:r w:rsidRPr="00A1551F">
        <w:rPr>
          <w:b/>
          <w:bCs/>
          <w:lang w:eastAsia="en-US"/>
        </w:rPr>
        <w:t>Advanced Driving</w:t>
      </w:r>
    </w:p>
    <w:p w14:paraId="60278C38" w14:textId="77777777" w:rsidR="003F5A84" w:rsidRPr="00A1551F" w:rsidRDefault="003F5A84" w:rsidP="000D5D43">
      <w:pPr>
        <w:pStyle w:val="ListParagraph"/>
        <w:numPr>
          <w:ilvl w:val="0"/>
          <w:numId w:val="32"/>
        </w:numPr>
        <w:rPr>
          <w:b/>
          <w:bCs/>
          <w:lang w:eastAsia="en-US"/>
        </w:rPr>
      </w:pPr>
      <w:r w:rsidRPr="0070634F">
        <w:rPr>
          <w:b/>
          <w:bCs/>
          <w:lang w:eastAsia="en-US"/>
        </w:rPr>
        <w:t>Cooperative Maneuver</w:t>
      </w:r>
    </w:p>
    <w:p w14:paraId="683B1EFA" w14:textId="77777777" w:rsidR="003F5A84" w:rsidRPr="00A1551F" w:rsidRDefault="003F5A84" w:rsidP="000D5D43">
      <w:pPr>
        <w:pStyle w:val="ListParagraph"/>
        <w:numPr>
          <w:ilvl w:val="0"/>
          <w:numId w:val="32"/>
        </w:numPr>
        <w:rPr>
          <w:b/>
          <w:bCs/>
          <w:lang w:eastAsia="en-US"/>
        </w:rPr>
      </w:pPr>
      <w:r w:rsidRPr="00A1551F">
        <w:rPr>
          <w:b/>
          <w:bCs/>
          <w:lang w:eastAsia="en-US"/>
        </w:rPr>
        <w:t>Extended Sensors</w:t>
      </w:r>
    </w:p>
    <w:p w14:paraId="3F204678" w14:textId="77777777" w:rsidR="003F5A84" w:rsidRPr="00A1551F" w:rsidRDefault="003F5A84" w:rsidP="000D5D43">
      <w:pPr>
        <w:pStyle w:val="ListParagraph"/>
        <w:numPr>
          <w:ilvl w:val="0"/>
          <w:numId w:val="32"/>
        </w:numPr>
        <w:rPr>
          <w:b/>
          <w:bCs/>
          <w:lang w:eastAsia="en-US"/>
        </w:rPr>
      </w:pPr>
      <w:r w:rsidRPr="00A1551F">
        <w:rPr>
          <w:b/>
          <w:bCs/>
          <w:lang w:eastAsia="en-US"/>
        </w:rPr>
        <w:t xml:space="preserve">Remote Driving </w:t>
      </w:r>
    </w:p>
    <w:p w14:paraId="543C47C7" w14:textId="77777777" w:rsidR="003F5A84" w:rsidRDefault="003F5A84" w:rsidP="000D5D43">
      <w:pPr>
        <w:pStyle w:val="ListParagraph"/>
        <w:numPr>
          <w:ilvl w:val="0"/>
          <w:numId w:val="32"/>
        </w:numPr>
        <w:rPr>
          <w:b/>
          <w:bCs/>
          <w:lang w:eastAsia="en-US"/>
        </w:rPr>
      </w:pPr>
      <w:r>
        <w:rPr>
          <w:b/>
          <w:bCs/>
          <w:lang w:eastAsia="en-US"/>
        </w:rPr>
        <w:t>V2X</w:t>
      </w:r>
      <w:r w:rsidRPr="00A1551F">
        <w:rPr>
          <w:b/>
          <w:bCs/>
          <w:lang w:eastAsia="en-US"/>
        </w:rPr>
        <w:t xml:space="preserve"> </w:t>
      </w:r>
      <w:r>
        <w:rPr>
          <w:b/>
          <w:bCs/>
          <w:lang w:eastAsia="en-US"/>
        </w:rPr>
        <w:t>QoS</w:t>
      </w:r>
      <w:r w:rsidRPr="00A1551F">
        <w:rPr>
          <w:b/>
          <w:bCs/>
          <w:lang w:eastAsia="en-US"/>
        </w:rPr>
        <w:t xml:space="preserve"> support</w:t>
      </w:r>
    </w:p>
    <w:p w14:paraId="279A837F" w14:textId="77777777" w:rsidR="003F5A84" w:rsidRPr="00A1551F" w:rsidRDefault="003F5A84" w:rsidP="000D5D43">
      <w:pPr>
        <w:pStyle w:val="ListParagraph"/>
        <w:numPr>
          <w:ilvl w:val="0"/>
          <w:numId w:val="32"/>
        </w:numPr>
        <w:rPr>
          <w:b/>
          <w:bCs/>
          <w:lang w:eastAsia="en-US"/>
        </w:rPr>
      </w:pPr>
      <w:r w:rsidRPr="0070634F">
        <w:rPr>
          <w:b/>
          <w:bCs/>
          <w:lang w:eastAsia="en-US"/>
        </w:rPr>
        <w:t>Cooperative Safety</w:t>
      </w:r>
    </w:p>
    <w:p w14:paraId="101A0516" w14:textId="77777777" w:rsidR="003C59DD" w:rsidRDefault="000920A6" w:rsidP="00227C88">
      <w:pPr>
        <w:pStyle w:val="Caption"/>
        <w:jc w:val="left"/>
      </w:pPr>
      <w:r>
        <w:fldChar w:fldCharType="end"/>
      </w:r>
    </w:p>
    <w:p w14:paraId="6955DCFB" w14:textId="77777777" w:rsidR="003F5A84" w:rsidRPr="000D57A3" w:rsidRDefault="000920A6" w:rsidP="00227C88">
      <w:pPr>
        <w:pStyle w:val="Caption"/>
        <w:jc w:val="left"/>
      </w:pPr>
      <w:r>
        <w:fldChar w:fldCharType="begin"/>
      </w:r>
      <w:r>
        <w:instrText xml:space="preserve"> REF p4 \h </w:instrText>
      </w:r>
      <w:r>
        <w:fldChar w:fldCharType="separate"/>
      </w:r>
      <w:r w:rsidR="003F5A84" w:rsidRPr="000D57A3">
        <w:t xml:space="preserve">Proposal </w:t>
      </w:r>
      <w:r w:rsidR="003F5A84">
        <w:rPr>
          <w:noProof/>
        </w:rPr>
        <w:t>4</w:t>
      </w:r>
      <w:r w:rsidR="003F5A84" w:rsidRPr="000D57A3">
        <w:t xml:space="preserve">: The positioning requirements for V2X positioning </w:t>
      </w:r>
      <w:r w:rsidR="003F5A84">
        <w:t xml:space="preserve">for different </w:t>
      </w:r>
      <w:r w:rsidR="003F5A84" w:rsidRPr="00267836">
        <w:t>use cases should be defined in a technology and implementation agnostic way</w:t>
      </w:r>
      <w:r w:rsidR="003F5A84">
        <w:t xml:space="preserve"> with the consideration of the </w:t>
      </w:r>
      <w:r w:rsidR="003F5A84" w:rsidRPr="000D57A3">
        <w:t>following</w:t>
      </w:r>
      <w:r w:rsidR="003F5A84">
        <w:t>:</w:t>
      </w:r>
    </w:p>
    <w:p w14:paraId="1E0B82CB" w14:textId="77777777" w:rsidR="003F5A84" w:rsidRPr="000D57A3" w:rsidRDefault="003F5A84" w:rsidP="000D5D43">
      <w:pPr>
        <w:pStyle w:val="Caption"/>
        <w:numPr>
          <w:ilvl w:val="0"/>
          <w:numId w:val="33"/>
        </w:numPr>
        <w:jc w:val="left"/>
        <w:rPr>
          <w:lang w:eastAsia="en-US"/>
        </w:rPr>
      </w:pPr>
      <w:r w:rsidRPr="000D57A3">
        <w:rPr>
          <w:lang w:eastAsia="en-US"/>
        </w:rPr>
        <w:t>Absolute (geographic) positioning accuracy</w:t>
      </w:r>
      <w:r>
        <w:rPr>
          <w:lang w:eastAsia="en-US"/>
        </w:rPr>
        <w:t>, associated</w:t>
      </w:r>
      <w:r w:rsidRPr="000D57A3">
        <w:rPr>
          <w:lang w:eastAsia="en-US"/>
        </w:rPr>
        <w:t xml:space="preserve"> with the confidence level (e.g., 95%, 99%) and availability (e.g., 99%)</w:t>
      </w:r>
    </w:p>
    <w:p w14:paraId="3AA57805" w14:textId="77777777" w:rsidR="003F5A84" w:rsidRPr="000D57A3" w:rsidRDefault="003F5A84" w:rsidP="000D5D43">
      <w:pPr>
        <w:pStyle w:val="Caption"/>
        <w:numPr>
          <w:ilvl w:val="0"/>
          <w:numId w:val="33"/>
        </w:numPr>
        <w:jc w:val="left"/>
        <w:rPr>
          <w:lang w:eastAsia="en-US"/>
        </w:rPr>
      </w:pPr>
      <w:r w:rsidRPr="000D57A3">
        <w:rPr>
          <w:lang w:eastAsia="en-US"/>
        </w:rPr>
        <w:t xml:space="preserve">Relative </w:t>
      </w:r>
      <w:r>
        <w:rPr>
          <w:lang w:eastAsia="en-US"/>
        </w:rPr>
        <w:t>(</w:t>
      </w:r>
      <w:r w:rsidRPr="00032F80">
        <w:rPr>
          <w:lang w:eastAsia="en-US"/>
        </w:rPr>
        <w:t>longitudinal</w:t>
      </w:r>
      <w:r>
        <w:rPr>
          <w:lang w:eastAsia="en-US"/>
        </w:rPr>
        <w:t>/</w:t>
      </w:r>
      <w:r w:rsidRPr="00032F80">
        <w:rPr>
          <w:lang w:eastAsia="en-US"/>
        </w:rPr>
        <w:t>lateral</w:t>
      </w:r>
      <w:r>
        <w:rPr>
          <w:lang w:eastAsia="en-US"/>
        </w:rPr>
        <w:t xml:space="preserve">) </w:t>
      </w:r>
      <w:r w:rsidRPr="000D57A3">
        <w:rPr>
          <w:lang w:eastAsia="en-US"/>
        </w:rPr>
        <w:t>positioning accuracy</w:t>
      </w:r>
      <w:r>
        <w:rPr>
          <w:lang w:eastAsia="en-US"/>
        </w:rPr>
        <w:t>, associated</w:t>
      </w:r>
      <w:r w:rsidRPr="000D57A3">
        <w:rPr>
          <w:lang w:eastAsia="en-US"/>
        </w:rPr>
        <w:t xml:space="preserve"> with the confidence level (e.g., 95%, 99%) and availability (e.g., 99%)</w:t>
      </w:r>
    </w:p>
    <w:p w14:paraId="78FA1C39" w14:textId="77777777" w:rsidR="003F5A84" w:rsidRPr="000D57A3" w:rsidRDefault="003F5A84" w:rsidP="000D5D43">
      <w:pPr>
        <w:pStyle w:val="Caption"/>
        <w:numPr>
          <w:ilvl w:val="0"/>
          <w:numId w:val="33"/>
        </w:numPr>
        <w:jc w:val="left"/>
        <w:rPr>
          <w:lang w:eastAsia="en-US"/>
        </w:rPr>
      </w:pPr>
      <w:r w:rsidRPr="000D57A3">
        <w:rPr>
          <w:lang w:eastAsia="en-US"/>
        </w:rPr>
        <w:t>Absolute</w:t>
      </w:r>
      <w:r>
        <w:rPr>
          <w:lang w:eastAsia="en-US"/>
        </w:rPr>
        <w:t xml:space="preserve">/relative velocity </w:t>
      </w:r>
      <w:r w:rsidRPr="000D57A3">
        <w:rPr>
          <w:lang w:eastAsia="en-US"/>
        </w:rPr>
        <w:t>accuracy</w:t>
      </w:r>
      <w:r>
        <w:rPr>
          <w:lang w:eastAsia="en-US"/>
        </w:rPr>
        <w:t>, associated</w:t>
      </w:r>
      <w:r w:rsidRPr="000D57A3">
        <w:rPr>
          <w:lang w:eastAsia="en-US"/>
        </w:rPr>
        <w:t xml:space="preserve"> with the confidence level (e.g., 95%, 99%) and availability (e.g., 99%)</w:t>
      </w:r>
    </w:p>
    <w:p w14:paraId="2E19B0B1" w14:textId="77777777" w:rsidR="003F5A84" w:rsidRPr="000D57A3" w:rsidRDefault="003F5A84" w:rsidP="000D5D43">
      <w:pPr>
        <w:pStyle w:val="Caption"/>
        <w:numPr>
          <w:ilvl w:val="0"/>
          <w:numId w:val="33"/>
        </w:numPr>
        <w:jc w:val="left"/>
        <w:rPr>
          <w:lang w:eastAsia="en-US"/>
        </w:rPr>
      </w:pPr>
      <w:r w:rsidRPr="000D57A3">
        <w:rPr>
          <w:lang w:eastAsia="en-US"/>
        </w:rPr>
        <w:t>Absolute</w:t>
      </w:r>
      <w:r>
        <w:rPr>
          <w:lang w:eastAsia="en-US"/>
        </w:rPr>
        <w:t>/relative orientation accuracy, associated</w:t>
      </w:r>
      <w:r w:rsidRPr="000D57A3">
        <w:rPr>
          <w:lang w:eastAsia="en-US"/>
        </w:rPr>
        <w:t xml:space="preserve"> with the confidence level (e.g., 95%, 99%) and availability (e.g., 99%)</w:t>
      </w:r>
    </w:p>
    <w:p w14:paraId="2A9C450D" w14:textId="77777777" w:rsidR="003F5A84" w:rsidRDefault="003F5A84" w:rsidP="000D5D43">
      <w:pPr>
        <w:pStyle w:val="Caption"/>
        <w:numPr>
          <w:ilvl w:val="0"/>
          <w:numId w:val="33"/>
        </w:numPr>
        <w:jc w:val="left"/>
        <w:rPr>
          <w:lang w:eastAsia="en-US"/>
        </w:rPr>
      </w:pPr>
      <w:r w:rsidRPr="00CC01C4">
        <w:rPr>
          <w:lang w:eastAsia="en-US"/>
        </w:rPr>
        <w:t xml:space="preserve">End-to-end positioning latency: the time from the occurrence of the event of triggering the positioning request for an end-user to the time when </w:t>
      </w:r>
      <w:r>
        <w:rPr>
          <w:lang w:eastAsia="en-US"/>
        </w:rPr>
        <w:t xml:space="preserve">the </w:t>
      </w:r>
      <w:r w:rsidRPr="00CC01C4">
        <w:rPr>
          <w:lang w:eastAsia="en-US"/>
        </w:rPr>
        <w:t>positioning result is available to the end-user</w:t>
      </w:r>
    </w:p>
    <w:p w14:paraId="4811D9E4" w14:textId="77777777" w:rsidR="003F5A84" w:rsidRDefault="003F5A84" w:rsidP="009B2CD1">
      <w:pPr>
        <w:pStyle w:val="Caption"/>
        <w:numPr>
          <w:ilvl w:val="0"/>
          <w:numId w:val="33"/>
        </w:numPr>
        <w:jc w:val="left"/>
        <w:rPr>
          <w:lang w:eastAsia="en-US"/>
        </w:rPr>
      </w:pPr>
      <w:r>
        <w:rPr>
          <w:lang w:eastAsia="en-US"/>
        </w:rPr>
        <w:t>The update rate for p</w:t>
      </w:r>
      <w:r w:rsidRPr="00CC01C4">
        <w:rPr>
          <w:lang w:eastAsia="en-US"/>
        </w:rPr>
        <w:t>ositioning</w:t>
      </w:r>
      <w:r>
        <w:rPr>
          <w:lang w:eastAsia="en-US"/>
        </w:rPr>
        <w:t xml:space="preserve"> information</w:t>
      </w:r>
    </w:p>
    <w:p w14:paraId="6FE0D552" w14:textId="77777777" w:rsidR="003F5A84" w:rsidRDefault="003F5A84" w:rsidP="000D5D43">
      <w:pPr>
        <w:pStyle w:val="Caption"/>
        <w:numPr>
          <w:ilvl w:val="0"/>
          <w:numId w:val="33"/>
        </w:numPr>
        <w:jc w:val="left"/>
        <w:rPr>
          <w:lang w:eastAsia="en-US"/>
        </w:rPr>
      </w:pPr>
      <w:r w:rsidRPr="00CC01C4">
        <w:rPr>
          <w:lang w:eastAsia="en-US"/>
        </w:rPr>
        <w:t>Integrity KPIs, including at least Alert Limit (AL), Time-to-Alert TTA), and Target Integrity Risk (TIR)</w:t>
      </w:r>
    </w:p>
    <w:p w14:paraId="521EB6F2" w14:textId="77907076" w:rsidR="00476471" w:rsidRDefault="000920A6" w:rsidP="000920A6">
      <w:pPr>
        <w:spacing w:after="200" w:line="276" w:lineRule="auto"/>
        <w:rPr>
          <w:lang w:eastAsia="en-US"/>
        </w:rPr>
      </w:pPr>
      <w:r>
        <w:fldChar w:fldCharType="end"/>
      </w:r>
    </w:p>
    <w:p w14:paraId="63A122E1" w14:textId="17D10CC7" w:rsidR="000F58EC" w:rsidRDefault="000F58EC" w:rsidP="000F58EC">
      <w:pPr>
        <w:pStyle w:val="Heading1"/>
      </w:pPr>
      <w:r>
        <w:lastRenderedPageBreak/>
        <w:t>References</w:t>
      </w:r>
    </w:p>
    <w:p w14:paraId="49ABEDF5" w14:textId="27348A65" w:rsidR="003E671E" w:rsidRDefault="003E671E" w:rsidP="00C735C9">
      <w:pPr>
        <w:pStyle w:val="ListParagraph"/>
        <w:numPr>
          <w:ilvl w:val="0"/>
          <w:numId w:val="29"/>
        </w:numPr>
      </w:pPr>
      <w:r w:rsidRPr="00DA3F2D">
        <w:t>RP-201384, New SID: Study on scenarios and requirements of in-coverage, partial coverage, and out-of-coverage positioning use cases, LG Electronics, FirstNet</w:t>
      </w:r>
    </w:p>
    <w:p w14:paraId="671D9E8B" w14:textId="774DDA77" w:rsidR="00FD393C" w:rsidRDefault="00FD393C" w:rsidP="00C735C9">
      <w:pPr>
        <w:pStyle w:val="ListParagraph"/>
        <w:numPr>
          <w:ilvl w:val="0"/>
          <w:numId w:val="29"/>
        </w:numPr>
      </w:pPr>
      <w:bookmarkStart w:id="10" w:name="_Ref50027418"/>
      <w:r>
        <w:t xml:space="preserve">5GAA, </w:t>
      </w:r>
      <w:r w:rsidRPr="00FD393C">
        <w:t>White Paper on C-V2X Use Cases: Methodology, Examples and Service Level Requirements</w:t>
      </w:r>
      <w:r>
        <w:t xml:space="preserve">”, June </w:t>
      </w:r>
      <w:r w:rsidRPr="00FD393C">
        <w:t>19</w:t>
      </w:r>
      <w:r>
        <w:t xml:space="preserve">, </w:t>
      </w:r>
      <w:r w:rsidRPr="00FD393C">
        <w:t>2019</w:t>
      </w:r>
      <w:bookmarkEnd w:id="10"/>
    </w:p>
    <w:p w14:paraId="12A78F55" w14:textId="77777777" w:rsidR="00AD4E4A" w:rsidRDefault="00AD4E4A" w:rsidP="00AD4E4A">
      <w:pPr>
        <w:pStyle w:val="ListParagraph"/>
        <w:numPr>
          <w:ilvl w:val="0"/>
          <w:numId w:val="29"/>
        </w:numPr>
      </w:pPr>
      <w:bookmarkStart w:id="11" w:name="_Ref50040766"/>
      <w:r>
        <w:t>5GCar, “Deliverable D1.3 5GCAR Final Project Report”, Version: v1.0, 2019-07-31</w:t>
      </w:r>
    </w:p>
    <w:p w14:paraId="7D4CD519" w14:textId="46C3E2DA" w:rsidR="005D0CB4" w:rsidRDefault="005D0CB4" w:rsidP="005D0CB4">
      <w:pPr>
        <w:pStyle w:val="ListParagraph"/>
        <w:numPr>
          <w:ilvl w:val="0"/>
          <w:numId w:val="29"/>
        </w:numPr>
      </w:pPr>
      <w:bookmarkStart w:id="12" w:name="_Ref50216217"/>
      <w:r>
        <w:t>TS 22.186, “Enhancement of 3GPP support for V2X scenarios”</w:t>
      </w:r>
      <w:bookmarkEnd w:id="2"/>
      <w:bookmarkEnd w:id="3"/>
      <w:bookmarkEnd w:id="4"/>
      <w:bookmarkEnd w:id="11"/>
      <w:bookmarkEnd w:id="12"/>
    </w:p>
    <w:p w14:paraId="54C017D0" w14:textId="72FF5289" w:rsidR="002D6D4E" w:rsidRPr="002D6D4E" w:rsidRDefault="002D6D4E" w:rsidP="002D6D4E">
      <w:pPr>
        <w:pStyle w:val="ListParagraph"/>
        <w:numPr>
          <w:ilvl w:val="0"/>
          <w:numId w:val="29"/>
        </w:numPr>
      </w:pPr>
      <w:r w:rsidRPr="002D6D4E">
        <w:rPr>
          <w:rFonts w:hint="eastAsia"/>
        </w:rPr>
        <w:t>TS 22.</w:t>
      </w:r>
      <w:r w:rsidR="00993B5C">
        <w:t>261</w:t>
      </w:r>
      <w:r w:rsidRPr="002D6D4E">
        <w:rPr>
          <w:rFonts w:hint="eastAsia"/>
        </w:rPr>
        <w:t>, "</w:t>
      </w:r>
      <w:r w:rsidR="00993B5C" w:rsidRPr="00993B5C">
        <w:t>Service requirements for the 5G system;</w:t>
      </w:r>
      <w:r w:rsidR="00993B5C">
        <w:t xml:space="preserve"> </w:t>
      </w:r>
      <w:r w:rsidR="00993B5C" w:rsidRPr="00993B5C">
        <w:t>Stage 1</w:t>
      </w:r>
      <w:r w:rsidRPr="002D6D4E">
        <w:rPr>
          <w:rFonts w:hint="eastAsia"/>
        </w:rPr>
        <w:t>"</w:t>
      </w:r>
    </w:p>
    <w:p w14:paraId="63E2A28E" w14:textId="6C649E18" w:rsidR="002D6D4E" w:rsidRDefault="002D6D4E" w:rsidP="005D0CB4">
      <w:pPr>
        <w:pStyle w:val="ListParagraph"/>
        <w:numPr>
          <w:ilvl w:val="0"/>
          <w:numId w:val="29"/>
        </w:numPr>
      </w:pPr>
      <w:r w:rsidRPr="002D6D4E">
        <w:t>TR 22.886</w:t>
      </w:r>
      <w:r>
        <w:t>, “</w:t>
      </w:r>
      <w:r w:rsidRPr="002D6D4E">
        <w:t>Study on enhancement of 3GPP Support for 5G V2X Services</w:t>
      </w:r>
      <w:r>
        <w:t>”</w:t>
      </w:r>
    </w:p>
    <w:p w14:paraId="37BA2FD9" w14:textId="78BA0F38" w:rsidR="00764BED" w:rsidRDefault="00764BED" w:rsidP="00764BED"/>
    <w:p w14:paraId="1820BD84" w14:textId="3B1322EE" w:rsidR="00764BED" w:rsidRDefault="00764BED" w:rsidP="00764BED"/>
    <w:p w14:paraId="7CE67C6C" w14:textId="4B7A4626" w:rsidR="00764BED" w:rsidRDefault="00840308" w:rsidP="00764BED">
      <w:pPr>
        <w:pStyle w:val="Heading1"/>
      </w:pPr>
      <w:r>
        <w:t>Append</w:t>
      </w:r>
      <w:r w:rsidR="004F3F17">
        <w:t>i</w:t>
      </w:r>
      <w:r>
        <w:t xml:space="preserve">x: </w:t>
      </w:r>
      <w:r w:rsidR="00764BED">
        <w:t>E</w:t>
      </w:r>
      <w:r w:rsidR="00764BED" w:rsidRPr="00764BED">
        <w:t>xample</w:t>
      </w:r>
      <w:r w:rsidR="00764BED">
        <w:t>s of the u</w:t>
      </w:r>
      <w:r w:rsidR="00764BED" w:rsidRPr="00764BED">
        <w:t xml:space="preserve">se </w:t>
      </w:r>
      <w:r w:rsidR="00764BED">
        <w:t>c</w:t>
      </w:r>
      <w:r w:rsidR="00764BED" w:rsidRPr="00764BED">
        <w:t>ases</w:t>
      </w:r>
      <w:r w:rsidR="00764BED">
        <w:t xml:space="preserve"> and requiremen</w:t>
      </w:r>
      <w:r w:rsidR="004F3F17">
        <w:t>t</w:t>
      </w:r>
      <w:r w:rsidR="00764BED">
        <w:t xml:space="preserve">s for </w:t>
      </w:r>
      <w:r w:rsidR="00764BED" w:rsidRPr="00764BED">
        <w:t>C-V2X</w:t>
      </w:r>
      <w:r w:rsidR="00764BED">
        <w:t xml:space="preserve"> positioning</w:t>
      </w:r>
    </w:p>
    <w:p w14:paraId="0A015584" w14:textId="771B7F1D" w:rsidR="00764BED" w:rsidRDefault="00764BED" w:rsidP="00764BED">
      <w:pPr>
        <w:pStyle w:val="Heading2"/>
      </w:pPr>
      <w:r>
        <w:t>A</w:t>
      </w:r>
      <w:r w:rsidR="0098741F">
        <w:t xml:space="preserve">n example use case </w:t>
      </w:r>
      <w:r w:rsidRPr="00764BED">
        <w:t>for V2X positioning</w:t>
      </w:r>
    </w:p>
    <w:p w14:paraId="52F1254B" w14:textId="762F0B2A" w:rsidR="00764BED" w:rsidRDefault="00764BED" w:rsidP="00764BED">
      <w:pPr>
        <w:rPr>
          <w:lang w:eastAsia="en-US"/>
        </w:rPr>
      </w:pPr>
      <w:r>
        <w:rPr>
          <w:lang w:eastAsia="en-US"/>
        </w:rPr>
        <w:t xml:space="preserve">In this section, we provide an example of the use case of V2X positioning for </w:t>
      </w:r>
      <w:r w:rsidRPr="00764BED">
        <w:rPr>
          <w:lang w:eastAsia="en-US"/>
        </w:rPr>
        <w:t xml:space="preserve">Cross-Traffic Left-Turn Assist </w:t>
      </w:r>
      <w:r>
        <w:rPr>
          <w:lang w:eastAsia="en-US"/>
        </w:rPr>
        <w:t xml:space="preserve">[2]. </w:t>
      </w:r>
    </w:p>
    <w:p w14:paraId="07CA7435" w14:textId="0712E50A" w:rsidR="0024602B" w:rsidRDefault="0024602B" w:rsidP="0024602B">
      <w:pPr>
        <w:pStyle w:val="Caption"/>
      </w:pPr>
      <w:r>
        <w:t xml:space="preserve">Table </w:t>
      </w:r>
      <w:r>
        <w:fldChar w:fldCharType="begin"/>
      </w:r>
      <w:r>
        <w:instrText xml:space="preserve"> SEQ Table \* ARABIC </w:instrText>
      </w:r>
      <w:r>
        <w:fldChar w:fldCharType="separate"/>
      </w:r>
      <w:r w:rsidR="003F5A84">
        <w:rPr>
          <w:noProof/>
        </w:rPr>
        <w:t>2</w:t>
      </w:r>
      <w:r>
        <w:fldChar w:fldCharType="end"/>
      </w:r>
      <w:r>
        <w:t xml:space="preserve"> A</w:t>
      </w:r>
      <w:r w:rsidR="00503B7E">
        <w:t xml:space="preserve">n example of </w:t>
      </w:r>
      <w:r w:rsidRPr="00F30DD6">
        <w:t>the use case</w:t>
      </w:r>
      <w:r w:rsidR="00503B7E">
        <w:t xml:space="preserve"> for </w:t>
      </w:r>
      <w:r w:rsidRPr="00F30DD6">
        <w:t>V2X positioning</w:t>
      </w:r>
    </w:p>
    <w:tbl>
      <w:tblPr>
        <w:tblStyle w:val="GridTable5Dark-Accent3"/>
        <w:tblW w:w="9346" w:type="dxa"/>
        <w:tblLook w:val="04A0" w:firstRow="1" w:lastRow="0" w:firstColumn="1" w:lastColumn="0" w:noHBand="0" w:noVBand="1"/>
      </w:tblPr>
      <w:tblGrid>
        <w:gridCol w:w="2405"/>
        <w:gridCol w:w="6941"/>
      </w:tblGrid>
      <w:tr w:rsidR="0024602B" w:rsidRPr="00052BA4" w14:paraId="25AC7921" w14:textId="77777777" w:rsidTr="00003FC0">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405" w:type="dxa"/>
          </w:tcPr>
          <w:p w14:paraId="7CD8C042" w14:textId="77777777" w:rsidR="0024602B" w:rsidRPr="00052BA4" w:rsidRDefault="0024602B" w:rsidP="00003FC0">
            <w:pPr>
              <w:spacing w:after="0"/>
              <w:rPr>
                <w:color w:val="auto"/>
              </w:rPr>
            </w:pPr>
            <w:r w:rsidRPr="00052BA4">
              <w:rPr>
                <w:rFonts w:ascii="Calibri" w:eastAsia="Calibri" w:hAnsi="Calibri" w:cs="Calibri"/>
                <w:color w:val="auto"/>
              </w:rPr>
              <w:t xml:space="preserve">Fields </w:t>
            </w:r>
          </w:p>
        </w:tc>
        <w:tc>
          <w:tcPr>
            <w:tcW w:w="6941" w:type="dxa"/>
          </w:tcPr>
          <w:p w14:paraId="2254AE39" w14:textId="77777777" w:rsidR="0024602B" w:rsidRPr="00052BA4" w:rsidRDefault="0024602B" w:rsidP="00003FC0">
            <w:pPr>
              <w:spacing w:after="0"/>
              <w:ind w:left="1"/>
              <w:cnfStyle w:val="100000000000" w:firstRow="1" w:lastRow="0" w:firstColumn="0" w:lastColumn="0" w:oddVBand="0" w:evenVBand="0" w:oddHBand="0" w:evenHBand="0" w:firstRowFirstColumn="0" w:firstRowLastColumn="0" w:lastRowFirstColumn="0" w:lastRowLastColumn="0"/>
              <w:rPr>
                <w:color w:val="auto"/>
              </w:rPr>
            </w:pPr>
            <w:r w:rsidRPr="00052BA4">
              <w:rPr>
                <w:rFonts w:ascii="Calibri" w:eastAsia="Calibri" w:hAnsi="Calibri" w:cs="Calibri"/>
                <w:color w:val="auto"/>
              </w:rPr>
              <w:t xml:space="preserve">Description </w:t>
            </w:r>
          </w:p>
        </w:tc>
      </w:tr>
      <w:tr w:rsidR="0024602B" w:rsidRPr="00052BA4" w14:paraId="1DB9E5E7" w14:textId="77777777" w:rsidTr="00003FC0">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405" w:type="dxa"/>
          </w:tcPr>
          <w:p w14:paraId="64AFB835" w14:textId="77777777" w:rsidR="0024602B" w:rsidRPr="00052BA4" w:rsidRDefault="0024602B" w:rsidP="00003FC0">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n</w:t>
            </w:r>
            <w:r w:rsidRPr="00052BA4">
              <w:rPr>
                <w:rFonts w:ascii="Calibri" w:eastAsia="Calibri" w:hAnsi="Calibri" w:cs="Calibri"/>
                <w:color w:val="auto"/>
              </w:rPr>
              <w:t xml:space="preserve">ame </w:t>
            </w:r>
          </w:p>
        </w:tc>
        <w:tc>
          <w:tcPr>
            <w:tcW w:w="6941" w:type="dxa"/>
          </w:tcPr>
          <w:p w14:paraId="443AC58F" w14:textId="2CA3512E" w:rsidR="0024602B" w:rsidRPr="00052BA4" w:rsidRDefault="0024602B" w:rsidP="00003FC0">
            <w:pPr>
              <w:spacing w:after="0"/>
              <w:ind w:left="1"/>
              <w:cnfStyle w:val="000000100000" w:firstRow="0" w:lastRow="0" w:firstColumn="0" w:lastColumn="0" w:oddVBand="0" w:evenVBand="0" w:oddHBand="1" w:evenHBand="0" w:firstRowFirstColumn="0" w:firstRowLastColumn="0" w:lastRowFirstColumn="0" w:lastRowLastColumn="0"/>
            </w:pPr>
            <w:r w:rsidRPr="0024602B">
              <w:rPr>
                <w:rFonts w:ascii="Calibri" w:eastAsia="Calibri" w:hAnsi="Calibri" w:cs="Calibri"/>
              </w:rPr>
              <w:t>Cross-Traffic Left-Turn Assist</w:t>
            </w:r>
          </w:p>
        </w:tc>
      </w:tr>
      <w:tr w:rsidR="0024602B" w:rsidRPr="00052BA4" w14:paraId="03D51B09" w14:textId="77777777" w:rsidTr="00003FC0">
        <w:trPr>
          <w:trHeight w:val="278"/>
        </w:trPr>
        <w:tc>
          <w:tcPr>
            <w:cnfStyle w:val="001000000000" w:firstRow="0" w:lastRow="0" w:firstColumn="1" w:lastColumn="0" w:oddVBand="0" w:evenVBand="0" w:oddHBand="0" w:evenHBand="0" w:firstRowFirstColumn="0" w:firstRowLastColumn="0" w:lastRowFirstColumn="0" w:lastRowLastColumn="0"/>
            <w:tcW w:w="2405" w:type="dxa"/>
          </w:tcPr>
          <w:p w14:paraId="7FB5986B" w14:textId="77777777" w:rsidR="0024602B" w:rsidRPr="00052BA4" w:rsidRDefault="0024602B" w:rsidP="00003FC0">
            <w:pPr>
              <w:spacing w:after="0"/>
              <w:rPr>
                <w:color w:val="auto"/>
              </w:rPr>
            </w:pPr>
            <w:r w:rsidRPr="00052BA4">
              <w:rPr>
                <w:rFonts w:ascii="Calibri" w:eastAsia="Calibri" w:hAnsi="Calibri" w:cs="Calibri"/>
                <w:color w:val="auto"/>
              </w:rPr>
              <w:t xml:space="preserve">Short </w:t>
            </w:r>
            <w:r>
              <w:rPr>
                <w:rFonts w:ascii="Calibri" w:eastAsia="Calibri" w:hAnsi="Calibri" w:cs="Calibri"/>
                <w:color w:val="auto"/>
              </w:rPr>
              <w:t>d</w:t>
            </w:r>
            <w:r w:rsidRPr="00052BA4">
              <w:rPr>
                <w:rFonts w:ascii="Calibri" w:eastAsia="Calibri" w:hAnsi="Calibri" w:cs="Calibri"/>
                <w:color w:val="auto"/>
              </w:rPr>
              <w:t xml:space="preserve">escription  </w:t>
            </w:r>
          </w:p>
        </w:tc>
        <w:tc>
          <w:tcPr>
            <w:tcW w:w="6941" w:type="dxa"/>
          </w:tcPr>
          <w:p w14:paraId="74A54857" w14:textId="599E92E1" w:rsidR="0024602B" w:rsidRPr="00052BA4" w:rsidRDefault="0024602B" w:rsidP="00003FC0">
            <w:pPr>
              <w:spacing w:after="0"/>
              <w:ind w:left="1"/>
              <w:cnfStyle w:val="000000000000" w:firstRow="0" w:lastRow="0" w:firstColumn="0" w:lastColumn="0" w:oddVBand="0" w:evenVBand="0" w:oddHBand="0" w:evenHBand="0" w:firstRowFirstColumn="0" w:firstRowLastColumn="0" w:lastRowFirstColumn="0" w:lastRowLastColumn="0"/>
            </w:pPr>
            <w:r w:rsidRPr="0024602B">
              <w:rPr>
                <w:rFonts w:ascii="Calibri" w:eastAsia="Calibri" w:hAnsi="Calibri" w:cs="Calibri"/>
              </w:rPr>
              <w:t xml:space="preserve">Alerts host vehicle attempting to turn left across </w:t>
            </w:r>
            <w:r w:rsidR="00DF2458">
              <w:rPr>
                <w:rFonts w:ascii="Calibri" w:eastAsia="Calibri" w:hAnsi="Calibri" w:cs="Calibri"/>
              </w:rPr>
              <w:t xml:space="preserve">the </w:t>
            </w:r>
            <w:r w:rsidRPr="0024602B">
              <w:rPr>
                <w:rFonts w:ascii="Calibri" w:eastAsia="Calibri" w:hAnsi="Calibri" w:cs="Calibri"/>
              </w:rPr>
              <w:t>traffic of other vehicles approaching from the opposite direction</w:t>
            </w:r>
          </w:p>
        </w:tc>
      </w:tr>
      <w:tr w:rsidR="0024602B" w:rsidRPr="00052BA4" w14:paraId="3D8518E5" w14:textId="77777777" w:rsidTr="00003FC0">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405" w:type="dxa"/>
          </w:tcPr>
          <w:p w14:paraId="217ACB43" w14:textId="77777777" w:rsidR="0024602B" w:rsidRPr="00052BA4" w:rsidRDefault="0024602B" w:rsidP="00003FC0">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s</w:t>
            </w:r>
            <w:r w:rsidRPr="00052BA4">
              <w:rPr>
                <w:rFonts w:ascii="Calibri" w:eastAsia="Calibri" w:hAnsi="Calibri" w:cs="Calibri"/>
                <w:color w:val="auto"/>
              </w:rPr>
              <w:t xml:space="preserve">cenario </w:t>
            </w:r>
          </w:p>
        </w:tc>
        <w:tc>
          <w:tcPr>
            <w:tcW w:w="6941" w:type="dxa"/>
          </w:tcPr>
          <w:p w14:paraId="7ED49C82" w14:textId="0573BD16" w:rsidR="0024602B" w:rsidRPr="00052BA4" w:rsidRDefault="0024602B" w:rsidP="00003FC0">
            <w:pPr>
              <w:spacing w:after="0"/>
              <w:ind w:left="1"/>
              <w:cnfStyle w:val="000000100000" w:firstRow="0" w:lastRow="0" w:firstColumn="0" w:lastColumn="0" w:oddVBand="0" w:evenVBand="0" w:oddHBand="1" w:evenHBand="0" w:firstRowFirstColumn="0" w:firstRowLastColumn="0" w:lastRowFirstColumn="0" w:lastRowLastColumn="0"/>
            </w:pPr>
            <w:r w:rsidRPr="0024602B">
              <w:rPr>
                <w:rFonts w:ascii="Calibri" w:eastAsia="Calibri" w:hAnsi="Calibri" w:cs="Calibri"/>
              </w:rPr>
              <w:t>Assist a vehicle attempting to turn left across traffic approaching from the opposite, left, or right direction</w:t>
            </w:r>
          </w:p>
        </w:tc>
      </w:tr>
      <w:tr w:rsidR="0024602B" w:rsidRPr="00052BA4" w14:paraId="26B0934E" w14:textId="77777777" w:rsidTr="00DE7AFE">
        <w:trPr>
          <w:trHeight w:val="280"/>
        </w:trPr>
        <w:tc>
          <w:tcPr>
            <w:cnfStyle w:val="001000000000" w:firstRow="0" w:lastRow="0" w:firstColumn="1" w:lastColumn="0" w:oddVBand="0" w:evenVBand="0" w:oddHBand="0" w:evenHBand="0" w:firstRowFirstColumn="0" w:firstRowLastColumn="0" w:lastRowFirstColumn="0" w:lastRowLastColumn="0"/>
            <w:tcW w:w="2405" w:type="dxa"/>
          </w:tcPr>
          <w:p w14:paraId="3618D1CC" w14:textId="77777777" w:rsidR="0024602B" w:rsidRPr="00052BA4" w:rsidRDefault="0024602B" w:rsidP="00003FC0">
            <w:pPr>
              <w:spacing w:after="0"/>
              <w:rPr>
                <w:color w:val="auto"/>
              </w:rPr>
            </w:pPr>
            <w:r w:rsidRPr="00052BA4">
              <w:rPr>
                <w:rFonts w:ascii="Calibri" w:eastAsia="Calibri" w:hAnsi="Calibri" w:cs="Calibri"/>
                <w:color w:val="auto"/>
              </w:rPr>
              <w:t xml:space="preserve">Category </w:t>
            </w:r>
          </w:p>
        </w:tc>
        <w:tc>
          <w:tcPr>
            <w:tcW w:w="6941" w:type="dxa"/>
          </w:tcPr>
          <w:p w14:paraId="71355952" w14:textId="67F1ACD9" w:rsidR="0024602B" w:rsidRPr="00052BA4" w:rsidRDefault="0024602B" w:rsidP="00003FC0">
            <w:pPr>
              <w:spacing w:after="0"/>
              <w:ind w:left="1"/>
              <w:cnfStyle w:val="000000000000" w:firstRow="0" w:lastRow="0" w:firstColumn="0" w:lastColumn="0" w:oddVBand="0" w:evenVBand="0" w:oddHBand="0" w:evenHBand="0" w:firstRowFirstColumn="0" w:firstRowLastColumn="0" w:lastRowFirstColumn="0" w:lastRowLastColumn="0"/>
            </w:pPr>
            <w:r w:rsidRPr="0024602B">
              <w:rPr>
                <w:rFonts w:ascii="Calibri" w:eastAsia="Calibri" w:hAnsi="Calibri" w:cs="Calibri"/>
              </w:rPr>
              <w:t>Autonomous Driving</w:t>
            </w:r>
            <w:r>
              <w:rPr>
                <w:rFonts w:ascii="Calibri" w:eastAsia="Calibri" w:hAnsi="Calibri" w:cs="Calibri"/>
              </w:rPr>
              <w:t xml:space="preserve">, </w:t>
            </w:r>
            <w:r w:rsidRPr="0024602B">
              <w:rPr>
                <w:rFonts w:ascii="Calibri" w:eastAsia="Calibri" w:hAnsi="Calibri" w:cs="Calibri"/>
              </w:rPr>
              <w:t>Safety</w:t>
            </w:r>
          </w:p>
        </w:tc>
      </w:tr>
      <w:tr w:rsidR="0024602B" w:rsidRPr="00052BA4" w14:paraId="72F650D1" w14:textId="77777777" w:rsidTr="00003FC0">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5F0FDC32" w14:textId="77777777" w:rsidR="0024602B" w:rsidRPr="00052BA4" w:rsidRDefault="0024602B" w:rsidP="00003FC0">
            <w:pPr>
              <w:spacing w:after="0"/>
              <w:rPr>
                <w:color w:val="auto"/>
              </w:rPr>
            </w:pPr>
            <w:r w:rsidRPr="00052BA4">
              <w:rPr>
                <w:rFonts w:ascii="Calibri" w:eastAsia="Calibri" w:hAnsi="Calibri" w:cs="Calibri"/>
                <w:color w:val="auto"/>
              </w:rPr>
              <w:t xml:space="preserve">Road </w:t>
            </w:r>
            <w:r>
              <w:rPr>
                <w:rFonts w:ascii="Calibri" w:eastAsia="Calibri" w:hAnsi="Calibri" w:cs="Calibri"/>
                <w:color w:val="auto"/>
              </w:rPr>
              <w:t>e</w:t>
            </w:r>
            <w:r w:rsidRPr="00052BA4">
              <w:rPr>
                <w:rFonts w:ascii="Calibri" w:eastAsia="Calibri" w:hAnsi="Calibri" w:cs="Calibri"/>
                <w:color w:val="auto"/>
              </w:rPr>
              <w:t xml:space="preserve">nvironment </w:t>
            </w:r>
          </w:p>
        </w:tc>
        <w:tc>
          <w:tcPr>
            <w:tcW w:w="6941" w:type="dxa"/>
          </w:tcPr>
          <w:p w14:paraId="7E7F413A" w14:textId="7FA77845" w:rsidR="0024602B" w:rsidRPr="00052BA4" w:rsidRDefault="0024602B" w:rsidP="00003FC0">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Intersection</w:t>
            </w:r>
          </w:p>
        </w:tc>
      </w:tr>
      <w:tr w:rsidR="0024602B" w:rsidRPr="00052BA4" w14:paraId="2C4163B3" w14:textId="77777777" w:rsidTr="00003FC0">
        <w:trPr>
          <w:trHeight w:val="212"/>
        </w:trPr>
        <w:tc>
          <w:tcPr>
            <w:cnfStyle w:val="001000000000" w:firstRow="0" w:lastRow="0" w:firstColumn="1" w:lastColumn="0" w:oddVBand="0" w:evenVBand="0" w:oddHBand="0" w:evenHBand="0" w:firstRowFirstColumn="0" w:firstRowLastColumn="0" w:lastRowFirstColumn="0" w:lastRowLastColumn="0"/>
            <w:tcW w:w="2405" w:type="dxa"/>
          </w:tcPr>
          <w:p w14:paraId="6E8760C7" w14:textId="77777777" w:rsidR="0024602B" w:rsidRPr="00052BA4" w:rsidRDefault="0024602B" w:rsidP="00003FC0">
            <w:pPr>
              <w:spacing w:after="0"/>
              <w:rPr>
                <w:color w:val="auto"/>
              </w:rPr>
            </w:pPr>
            <w:r w:rsidRPr="00052BA4">
              <w:rPr>
                <w:rFonts w:ascii="Calibri" w:eastAsia="Calibri" w:hAnsi="Calibri" w:cs="Calibri"/>
                <w:color w:val="auto"/>
              </w:rPr>
              <w:t xml:space="preserve">Actors </w:t>
            </w:r>
          </w:p>
        </w:tc>
        <w:tc>
          <w:tcPr>
            <w:tcW w:w="6941" w:type="dxa"/>
          </w:tcPr>
          <w:p w14:paraId="5A98A010" w14:textId="4F9752B5" w:rsidR="0024602B" w:rsidRPr="00052BA4" w:rsidRDefault="00B60FC9" w:rsidP="00003FC0">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Network</w:t>
            </w:r>
            <w:r w:rsidR="0024602B">
              <w:rPr>
                <w:rFonts w:ascii="Calibri" w:eastAsia="Calibri" w:hAnsi="Calibri" w:cs="Calibri"/>
              </w:rPr>
              <w:t>, host v</w:t>
            </w:r>
            <w:r w:rsidR="0024602B" w:rsidRPr="0024602B">
              <w:rPr>
                <w:rFonts w:ascii="Calibri" w:eastAsia="Calibri" w:hAnsi="Calibri" w:cs="Calibri"/>
              </w:rPr>
              <w:t>ehicle (</w:t>
            </w:r>
            <w:r w:rsidR="00CC2A36">
              <w:rPr>
                <w:rFonts w:ascii="Calibri" w:eastAsia="Calibri" w:hAnsi="Calibri" w:cs="Calibri"/>
              </w:rPr>
              <w:t>host UE</w:t>
            </w:r>
            <w:r w:rsidR="0024602B" w:rsidRPr="0024602B">
              <w:rPr>
                <w:rFonts w:ascii="Calibri" w:eastAsia="Calibri" w:hAnsi="Calibri" w:cs="Calibri"/>
              </w:rPr>
              <w:t>)</w:t>
            </w:r>
            <w:r w:rsidR="0024602B">
              <w:rPr>
                <w:rFonts w:ascii="Calibri" w:eastAsia="Calibri" w:hAnsi="Calibri" w:cs="Calibri"/>
              </w:rPr>
              <w:t>, remote</w:t>
            </w:r>
            <w:r w:rsidR="00CC2A36">
              <w:rPr>
                <w:rFonts w:ascii="Calibri" w:eastAsia="Calibri" w:hAnsi="Calibri" w:cs="Calibri"/>
              </w:rPr>
              <w:t xml:space="preserve"> </w:t>
            </w:r>
            <w:r w:rsidR="0024602B" w:rsidRPr="00052BA4">
              <w:rPr>
                <w:rFonts w:ascii="Calibri" w:eastAsia="Calibri" w:hAnsi="Calibri" w:cs="Calibri"/>
              </w:rPr>
              <w:t>vehicles</w:t>
            </w:r>
            <w:r w:rsidR="00CC2A36">
              <w:rPr>
                <w:rFonts w:ascii="Calibri" w:eastAsia="Calibri" w:hAnsi="Calibri" w:cs="Calibri"/>
              </w:rPr>
              <w:t xml:space="preserve"> (remote UEs</w:t>
            </w:r>
            <w:r w:rsidR="0024602B">
              <w:rPr>
                <w:rFonts w:ascii="Calibri" w:eastAsia="Calibri" w:hAnsi="Calibri" w:cs="Calibri"/>
              </w:rPr>
              <w:t>)</w:t>
            </w:r>
          </w:p>
        </w:tc>
      </w:tr>
      <w:tr w:rsidR="0024602B" w:rsidRPr="00052BA4" w14:paraId="657D04F6" w14:textId="77777777" w:rsidTr="00003FC0">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639A945B" w14:textId="77777777" w:rsidR="0024602B" w:rsidRDefault="0024602B" w:rsidP="00003FC0">
            <w:pPr>
              <w:spacing w:after="0"/>
              <w:rPr>
                <w:rFonts w:ascii="Calibri" w:eastAsia="Calibri" w:hAnsi="Calibri" w:cs="Calibri"/>
                <w:b w:val="0"/>
                <w:bCs w:val="0"/>
              </w:rPr>
            </w:pPr>
            <w:r w:rsidRPr="00052BA4">
              <w:rPr>
                <w:rFonts w:ascii="Calibri" w:eastAsia="Calibri" w:hAnsi="Calibri" w:cs="Calibri"/>
                <w:color w:val="auto"/>
              </w:rPr>
              <w:t xml:space="preserve">Geographic </w:t>
            </w:r>
            <w:r>
              <w:rPr>
                <w:rFonts w:ascii="Calibri" w:eastAsia="Calibri" w:hAnsi="Calibri" w:cs="Calibri"/>
                <w:color w:val="auto"/>
              </w:rPr>
              <w:t>s</w:t>
            </w:r>
            <w:r w:rsidRPr="00052BA4">
              <w:rPr>
                <w:rFonts w:ascii="Calibri" w:eastAsia="Calibri" w:hAnsi="Calibri" w:cs="Calibri"/>
                <w:color w:val="auto"/>
              </w:rPr>
              <w:t>cope</w:t>
            </w:r>
          </w:p>
          <w:p w14:paraId="3C3A4817" w14:textId="77777777" w:rsidR="0024602B" w:rsidRPr="00052BA4" w:rsidRDefault="0024602B" w:rsidP="00003FC0">
            <w:pPr>
              <w:spacing w:after="0"/>
              <w:rPr>
                <w:color w:val="auto"/>
              </w:rPr>
            </w:pPr>
            <w:r>
              <w:rPr>
                <w:color w:val="auto"/>
              </w:rPr>
              <w:t>(</w:t>
            </w:r>
            <w:r>
              <w:rPr>
                <w:rFonts w:ascii="Calibri" w:eastAsia="Calibri" w:hAnsi="Calibri" w:cs="Calibri"/>
                <w:color w:val="auto"/>
              </w:rPr>
              <w:t>Network coverage)</w:t>
            </w:r>
          </w:p>
        </w:tc>
        <w:tc>
          <w:tcPr>
            <w:tcW w:w="6941" w:type="dxa"/>
          </w:tcPr>
          <w:p w14:paraId="22EC7CD0" w14:textId="5FC13211" w:rsidR="0024602B" w:rsidRPr="00052BA4" w:rsidRDefault="0024602B" w:rsidP="00003FC0">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in-coverage</w:t>
            </w:r>
            <w:r w:rsidR="00DE7AFE">
              <w:rPr>
                <w:rFonts w:ascii="Calibri" w:eastAsia="Calibri" w:hAnsi="Calibri" w:cs="Calibri"/>
              </w:rPr>
              <w:t xml:space="preserve"> and</w:t>
            </w:r>
            <w:r w:rsidRPr="00052BA4">
              <w:rPr>
                <w:rFonts w:ascii="Calibri" w:eastAsia="Calibri" w:hAnsi="Calibri" w:cs="Calibri"/>
              </w:rPr>
              <w:t xml:space="preserve"> partial coverage, </w:t>
            </w:r>
            <w:r w:rsidR="00CC2A36">
              <w:rPr>
                <w:rFonts w:ascii="Calibri" w:eastAsia="Calibri" w:hAnsi="Calibri" w:cs="Calibri"/>
              </w:rPr>
              <w:t xml:space="preserve">and </w:t>
            </w:r>
            <w:r w:rsidRPr="00052BA4">
              <w:rPr>
                <w:rFonts w:ascii="Calibri" w:eastAsia="Calibri" w:hAnsi="Calibri" w:cs="Calibri"/>
              </w:rPr>
              <w:t>out-of-coverage</w:t>
            </w:r>
          </w:p>
        </w:tc>
      </w:tr>
      <w:tr w:rsidR="0024602B" w:rsidRPr="00052BA4" w14:paraId="09844D8A" w14:textId="77777777" w:rsidTr="00003FC0">
        <w:trPr>
          <w:trHeight w:val="542"/>
        </w:trPr>
        <w:tc>
          <w:tcPr>
            <w:cnfStyle w:val="001000000000" w:firstRow="0" w:lastRow="0" w:firstColumn="1" w:lastColumn="0" w:oddVBand="0" w:evenVBand="0" w:oddHBand="0" w:evenHBand="0" w:firstRowFirstColumn="0" w:firstRowLastColumn="0" w:lastRowFirstColumn="0" w:lastRowLastColumn="0"/>
            <w:tcW w:w="2405" w:type="dxa"/>
          </w:tcPr>
          <w:p w14:paraId="08344390" w14:textId="77777777" w:rsidR="0024602B" w:rsidRPr="00052BA4" w:rsidRDefault="0024602B" w:rsidP="00003FC0">
            <w:pPr>
              <w:spacing w:after="0"/>
              <w:rPr>
                <w:color w:val="auto"/>
              </w:rPr>
            </w:pPr>
            <w:r w:rsidRPr="00052BA4">
              <w:rPr>
                <w:rFonts w:ascii="Calibri" w:eastAsia="Calibri" w:hAnsi="Calibri" w:cs="Calibri"/>
                <w:color w:val="auto"/>
              </w:rPr>
              <w:t xml:space="preserve">Information </w:t>
            </w:r>
          </w:p>
          <w:p w14:paraId="581097E5" w14:textId="77777777" w:rsidR="0024602B" w:rsidRPr="0024602B" w:rsidRDefault="0024602B" w:rsidP="00003FC0">
            <w:pPr>
              <w:spacing w:after="0"/>
              <w:rPr>
                <w:rFonts w:ascii="Calibri" w:eastAsia="Calibri" w:hAnsi="Calibri" w:cs="Calibri"/>
                <w:b w:val="0"/>
                <w:color w:val="auto"/>
              </w:rPr>
            </w:pPr>
            <w:r>
              <w:rPr>
                <w:rFonts w:ascii="Calibri" w:eastAsia="Calibri" w:hAnsi="Calibri" w:cs="Calibri"/>
                <w:color w:val="auto"/>
              </w:rPr>
              <w:t>r</w:t>
            </w:r>
            <w:r w:rsidRPr="00052BA4">
              <w:rPr>
                <w:rFonts w:ascii="Calibri" w:eastAsia="Calibri" w:hAnsi="Calibri" w:cs="Calibri"/>
                <w:color w:val="auto"/>
              </w:rPr>
              <w:t>equirements</w:t>
            </w:r>
          </w:p>
        </w:tc>
        <w:tc>
          <w:tcPr>
            <w:tcW w:w="6941" w:type="dxa"/>
          </w:tcPr>
          <w:p w14:paraId="22C1877E" w14:textId="4598A380" w:rsidR="00CC2A36" w:rsidRDefault="00CC2A36" w:rsidP="00CC2A36">
            <w:pPr>
              <w:spacing w:after="0"/>
              <w:ind w:left="1"/>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V2X positioning</w:t>
            </w:r>
            <w:r w:rsidR="00DF2458">
              <w:rPr>
                <w:rFonts w:ascii="Calibri" w:eastAsia="Calibri" w:hAnsi="Calibri" w:cs="Calibri"/>
              </w:rPr>
              <w:t>-</w:t>
            </w:r>
            <w:r>
              <w:rPr>
                <w:rFonts w:ascii="Calibri" w:eastAsia="Calibri" w:hAnsi="Calibri" w:cs="Calibri"/>
              </w:rPr>
              <w:t>related information (the position, velocity, moving directions of the host UE and remote UEs, etc.)</w:t>
            </w:r>
          </w:p>
          <w:p w14:paraId="0FA008F5" w14:textId="2AF8E8D0" w:rsidR="00CC2A36" w:rsidRPr="00052BA4" w:rsidRDefault="00CC2A36" w:rsidP="00CC2A36">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other information (e.g., t</w:t>
            </w:r>
            <w:r>
              <w:t xml:space="preserve">raffic </w:t>
            </w:r>
            <w:proofErr w:type="gramStart"/>
            <w:r>
              <w:t>stop</w:t>
            </w:r>
            <w:proofErr w:type="gramEnd"/>
            <w:r>
              <w:t xml:space="preserve"> signs, t</w:t>
            </w:r>
            <w:r w:rsidRPr="00CC2A36">
              <w:t>raffic light signal phase and timing</w:t>
            </w:r>
            <w:r>
              <w:t>, intersection geometry, traffic rules and laws for 3-way stops, 4-way stops</w:t>
            </w:r>
            <w:r w:rsidR="00DF2458">
              <w:t>,</w:t>
            </w:r>
            <w:r>
              <w:t xml:space="preserve"> and unsigned intersections, etc.)</w:t>
            </w:r>
          </w:p>
        </w:tc>
      </w:tr>
      <w:tr w:rsidR="0024602B" w:rsidRPr="00052BA4" w14:paraId="4BE7429F" w14:textId="77777777" w:rsidTr="00003FC0">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405" w:type="dxa"/>
          </w:tcPr>
          <w:p w14:paraId="339F52E4" w14:textId="61D90D41" w:rsidR="0024602B" w:rsidRPr="00052BA4" w:rsidRDefault="0024602B" w:rsidP="00003FC0">
            <w:pPr>
              <w:spacing w:after="0"/>
              <w:rPr>
                <w:color w:val="auto"/>
              </w:rPr>
            </w:pPr>
            <w:r>
              <w:rPr>
                <w:rFonts w:ascii="Calibri" w:eastAsia="Calibri" w:hAnsi="Calibri" w:cs="Calibri"/>
                <w:color w:val="auto"/>
              </w:rPr>
              <w:t>UE’s r</w:t>
            </w:r>
            <w:r w:rsidRPr="00052BA4">
              <w:rPr>
                <w:rFonts w:ascii="Calibri" w:eastAsia="Calibri" w:hAnsi="Calibri" w:cs="Calibri"/>
                <w:color w:val="auto"/>
              </w:rPr>
              <w:t>oles</w:t>
            </w:r>
            <w:r>
              <w:rPr>
                <w:rFonts w:ascii="Calibri" w:eastAsia="Calibri" w:hAnsi="Calibri" w:cs="Calibri"/>
                <w:color w:val="auto"/>
              </w:rPr>
              <w:t xml:space="preserve"> </w:t>
            </w:r>
          </w:p>
        </w:tc>
        <w:tc>
          <w:tcPr>
            <w:tcW w:w="6941" w:type="dxa"/>
          </w:tcPr>
          <w:p w14:paraId="61F843BF" w14:textId="6866A04C" w:rsidR="0024602B" w:rsidRDefault="001B757A" w:rsidP="00003FC0">
            <w:pPr>
              <w:spacing w:after="0"/>
              <w:ind w:left="1"/>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Pr>
                <w:rFonts w:ascii="Calibri" w:eastAsia="Calibri" w:hAnsi="Calibri" w:cs="Calibri"/>
              </w:rPr>
              <w:t>Provide the measurements for network</w:t>
            </w:r>
            <w:r w:rsidR="0024602B">
              <w:rPr>
                <w:rFonts w:ascii="Calibri" w:eastAsia="Calibri" w:hAnsi="Calibri" w:cs="Calibri"/>
              </w:rPr>
              <w:t>-</w:t>
            </w:r>
            <w:r>
              <w:rPr>
                <w:rFonts w:ascii="Calibri" w:eastAsia="Calibri" w:hAnsi="Calibri" w:cs="Calibri"/>
              </w:rPr>
              <w:t>based DL positioning;</w:t>
            </w:r>
          </w:p>
          <w:p w14:paraId="7D7F7A5C" w14:textId="2A082D09" w:rsidR="001B757A" w:rsidRDefault="001B757A" w:rsidP="00003FC0">
            <w:pPr>
              <w:spacing w:after="0"/>
              <w:ind w:left="1"/>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Pr>
                <w:rFonts w:ascii="Calibri" w:eastAsia="Calibri" w:hAnsi="Calibri" w:cs="Calibri"/>
              </w:rPr>
              <w:t xml:space="preserve">Provide the measurements and calculate </w:t>
            </w:r>
            <w:r w:rsidR="00DF2458">
              <w:rPr>
                <w:rFonts w:ascii="Calibri" w:eastAsia="Calibri" w:hAnsi="Calibri" w:cs="Calibri"/>
              </w:rPr>
              <w:t xml:space="preserve">the </w:t>
            </w:r>
            <w:r>
              <w:rPr>
                <w:rFonts w:ascii="Calibri" w:eastAsia="Calibri" w:hAnsi="Calibri" w:cs="Calibri"/>
              </w:rPr>
              <w:t>UE position for UE-based DL positioning;</w:t>
            </w:r>
          </w:p>
          <w:p w14:paraId="023BD1AB" w14:textId="448B4FF3" w:rsidR="001B757A" w:rsidRPr="00052BA4" w:rsidRDefault="001B757A" w:rsidP="00003FC0">
            <w:pPr>
              <w:spacing w:after="0"/>
              <w:ind w:left="1"/>
              <w:cnfStyle w:val="000000100000" w:firstRow="0" w:lastRow="0" w:firstColumn="0" w:lastColumn="0" w:oddVBand="0" w:evenVBand="0" w:oddHBand="1" w:evenHBand="0" w:firstRowFirstColumn="0" w:firstRowLastColumn="0" w:lastRowFirstColumn="0" w:lastRowLastColumn="0"/>
            </w:pPr>
            <w:r>
              <w:t>…</w:t>
            </w:r>
          </w:p>
        </w:tc>
      </w:tr>
      <w:tr w:rsidR="0024602B" w:rsidRPr="00052BA4" w14:paraId="42C2F45D" w14:textId="77777777" w:rsidTr="00003FC0">
        <w:trPr>
          <w:trHeight w:val="547"/>
        </w:trPr>
        <w:tc>
          <w:tcPr>
            <w:cnfStyle w:val="001000000000" w:firstRow="0" w:lastRow="0" w:firstColumn="1" w:lastColumn="0" w:oddVBand="0" w:evenVBand="0" w:oddHBand="0" w:evenHBand="0" w:firstRowFirstColumn="0" w:firstRowLastColumn="0" w:lastRowFirstColumn="0" w:lastRowLastColumn="0"/>
            <w:tcW w:w="2405" w:type="dxa"/>
          </w:tcPr>
          <w:p w14:paraId="01F39BC5" w14:textId="128A7AC3" w:rsidR="0024602B" w:rsidRPr="00052BA4" w:rsidRDefault="0024602B" w:rsidP="00003FC0">
            <w:pPr>
              <w:spacing w:after="0"/>
              <w:rPr>
                <w:color w:val="auto"/>
              </w:rPr>
            </w:pPr>
            <w:r>
              <w:rPr>
                <w:rFonts w:ascii="Calibri" w:eastAsia="Calibri" w:hAnsi="Calibri" w:cs="Calibri"/>
                <w:color w:val="auto"/>
              </w:rPr>
              <w:t>Network</w:t>
            </w:r>
            <w:r w:rsidRPr="00052BA4">
              <w:rPr>
                <w:rFonts w:ascii="Calibri" w:eastAsia="Calibri" w:hAnsi="Calibri" w:cs="Calibri"/>
                <w:color w:val="auto"/>
              </w:rPr>
              <w:t xml:space="preserve"> </w:t>
            </w:r>
            <w:r>
              <w:rPr>
                <w:rFonts w:ascii="Calibri" w:eastAsia="Calibri" w:hAnsi="Calibri" w:cs="Calibri"/>
                <w:color w:val="auto"/>
              </w:rPr>
              <w:t>r</w:t>
            </w:r>
            <w:r w:rsidRPr="00052BA4">
              <w:rPr>
                <w:rFonts w:ascii="Calibri" w:eastAsia="Calibri" w:hAnsi="Calibri" w:cs="Calibri"/>
                <w:color w:val="auto"/>
              </w:rPr>
              <w:t>oles</w:t>
            </w:r>
          </w:p>
        </w:tc>
        <w:tc>
          <w:tcPr>
            <w:tcW w:w="6941" w:type="dxa"/>
          </w:tcPr>
          <w:p w14:paraId="081F8060" w14:textId="48AA653D" w:rsidR="001B757A" w:rsidRDefault="001B757A" w:rsidP="001B757A">
            <w:pPr>
              <w:spacing w:after="0"/>
              <w:ind w:left="1"/>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Provide the assistance data for UE- based positioning DL positioning;</w:t>
            </w:r>
          </w:p>
          <w:p w14:paraId="0C95D77D" w14:textId="16B471F6" w:rsidR="0024602B" w:rsidRDefault="001B757A" w:rsidP="001B757A">
            <w:pPr>
              <w:spacing w:after="0"/>
              <w:ind w:left="1"/>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 xml:space="preserve">Provide the measurements and calculate </w:t>
            </w:r>
            <w:r w:rsidR="00DF2458">
              <w:rPr>
                <w:rFonts w:ascii="Calibri" w:eastAsia="Calibri" w:hAnsi="Calibri" w:cs="Calibri"/>
              </w:rPr>
              <w:t xml:space="preserve">the </w:t>
            </w:r>
            <w:r>
              <w:rPr>
                <w:rFonts w:ascii="Calibri" w:eastAsia="Calibri" w:hAnsi="Calibri" w:cs="Calibri"/>
              </w:rPr>
              <w:t>UE position for network-based DL positioning</w:t>
            </w:r>
          </w:p>
          <w:p w14:paraId="79AB7C0D" w14:textId="3C74ED24" w:rsidR="001B757A" w:rsidRPr="00052BA4" w:rsidRDefault="001B757A" w:rsidP="001B757A">
            <w:pPr>
              <w:spacing w:after="0"/>
              <w:ind w:left="1"/>
              <w:cnfStyle w:val="000000000000" w:firstRow="0" w:lastRow="0" w:firstColumn="0" w:lastColumn="0" w:oddVBand="0" w:evenVBand="0" w:oddHBand="0" w:evenHBand="0" w:firstRowFirstColumn="0" w:firstRowLastColumn="0" w:lastRowFirstColumn="0" w:lastRowLastColumn="0"/>
            </w:pPr>
            <w:r>
              <w:t>…</w:t>
            </w:r>
          </w:p>
        </w:tc>
      </w:tr>
      <w:tr w:rsidR="0024602B" w:rsidRPr="00052BA4" w14:paraId="102B97F7" w14:textId="77777777" w:rsidTr="00003FC0">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405" w:type="dxa"/>
          </w:tcPr>
          <w:p w14:paraId="4C256515" w14:textId="3588BFE9" w:rsidR="0024602B" w:rsidRPr="00052BA4" w:rsidRDefault="0024602B" w:rsidP="00003FC0">
            <w:pPr>
              <w:spacing w:after="0"/>
              <w:rPr>
                <w:color w:val="auto"/>
              </w:rPr>
            </w:pPr>
            <w:r w:rsidRPr="00052BA4">
              <w:rPr>
                <w:rFonts w:ascii="Calibri" w:eastAsia="Calibri" w:hAnsi="Calibri" w:cs="Calibri"/>
                <w:color w:val="auto"/>
              </w:rPr>
              <w:lastRenderedPageBreak/>
              <w:t xml:space="preserve">Illustrations </w:t>
            </w:r>
            <w:r w:rsidR="005B4AB5">
              <w:rPr>
                <w:rFonts w:ascii="Calibri" w:eastAsia="Calibri" w:hAnsi="Calibri" w:cs="Calibri"/>
                <w:color w:val="auto"/>
              </w:rPr>
              <w:t xml:space="preserve">(copied from </w:t>
            </w:r>
            <w:r w:rsidR="00CC2A36">
              <w:rPr>
                <w:rFonts w:ascii="Calibri" w:eastAsia="Calibri" w:hAnsi="Calibri" w:cs="Calibri"/>
                <w:color w:val="auto"/>
              </w:rPr>
              <w:t>[2]</w:t>
            </w:r>
            <w:r w:rsidR="005B4AB5">
              <w:rPr>
                <w:rFonts w:ascii="Calibri" w:eastAsia="Calibri" w:hAnsi="Calibri" w:cs="Calibri"/>
                <w:color w:val="auto"/>
              </w:rPr>
              <w:t>)</w:t>
            </w:r>
          </w:p>
        </w:tc>
        <w:tc>
          <w:tcPr>
            <w:tcW w:w="6941" w:type="dxa"/>
          </w:tcPr>
          <w:p w14:paraId="51A3B38A" w14:textId="1C3A1782" w:rsidR="0024602B" w:rsidRPr="00052BA4" w:rsidRDefault="00CC2A36" w:rsidP="00003FC0">
            <w:pPr>
              <w:spacing w:after="0"/>
              <w:ind w:left="1"/>
              <w:cnfStyle w:val="000000100000" w:firstRow="0" w:lastRow="0" w:firstColumn="0" w:lastColumn="0" w:oddVBand="0" w:evenVBand="0" w:oddHBand="1" w:evenHBand="0" w:firstRowFirstColumn="0" w:firstRowLastColumn="0" w:lastRowFirstColumn="0" w:lastRowLastColumn="0"/>
            </w:pPr>
            <w:r>
              <w:rPr>
                <w:noProof/>
                <w:sz w:val="22"/>
              </w:rPr>
              <mc:AlternateContent>
                <mc:Choice Requires="wpg">
                  <w:drawing>
                    <wp:inline distT="0" distB="0" distL="0" distR="0" wp14:anchorId="7BA491CB" wp14:editId="737A0218">
                      <wp:extent cx="4263391" cy="7052310"/>
                      <wp:effectExtent l="0" t="0" r="0" b="0"/>
                      <wp:docPr id="181906" name="Group 181906"/>
                      <wp:cNvGraphicFramePr/>
                      <a:graphic xmlns:a="http://schemas.openxmlformats.org/drawingml/2006/main">
                        <a:graphicData uri="http://schemas.microsoft.com/office/word/2010/wordprocessingGroup">
                          <wpg:wgp>
                            <wpg:cNvGrpSpPr/>
                            <wpg:grpSpPr>
                              <a:xfrm>
                                <a:off x="0" y="0"/>
                                <a:ext cx="4263391" cy="7052310"/>
                                <a:chOff x="0" y="0"/>
                                <a:chExt cx="4263391" cy="7052310"/>
                              </a:xfrm>
                            </wpg:grpSpPr>
                            <pic:pic xmlns:pic="http://schemas.openxmlformats.org/drawingml/2006/picture">
                              <pic:nvPicPr>
                                <pic:cNvPr id="16431" name="Picture 16431"/>
                                <pic:cNvPicPr/>
                              </pic:nvPicPr>
                              <pic:blipFill>
                                <a:blip r:embed="rId14"/>
                                <a:stretch>
                                  <a:fillRect/>
                                </a:stretch>
                              </pic:blipFill>
                              <pic:spPr>
                                <a:xfrm>
                                  <a:off x="0" y="0"/>
                                  <a:ext cx="4263391" cy="2397760"/>
                                </a:xfrm>
                                <a:prstGeom prst="rect">
                                  <a:avLst/>
                                </a:prstGeom>
                              </pic:spPr>
                            </pic:pic>
                            <pic:pic xmlns:pic="http://schemas.openxmlformats.org/drawingml/2006/picture">
                              <pic:nvPicPr>
                                <pic:cNvPr id="16433" name="Picture 16433"/>
                                <pic:cNvPicPr/>
                              </pic:nvPicPr>
                              <pic:blipFill>
                                <a:blip r:embed="rId15"/>
                                <a:stretch>
                                  <a:fillRect/>
                                </a:stretch>
                              </pic:blipFill>
                              <pic:spPr>
                                <a:xfrm>
                                  <a:off x="0" y="2400300"/>
                                  <a:ext cx="4263391" cy="2397760"/>
                                </a:xfrm>
                                <a:prstGeom prst="rect">
                                  <a:avLst/>
                                </a:prstGeom>
                              </pic:spPr>
                            </pic:pic>
                            <pic:pic xmlns:pic="http://schemas.openxmlformats.org/drawingml/2006/picture">
                              <pic:nvPicPr>
                                <pic:cNvPr id="16435" name="Picture 16435"/>
                                <pic:cNvPicPr/>
                              </pic:nvPicPr>
                              <pic:blipFill>
                                <a:blip r:embed="rId16"/>
                                <a:stretch>
                                  <a:fillRect/>
                                </a:stretch>
                              </pic:blipFill>
                              <pic:spPr>
                                <a:xfrm>
                                  <a:off x="0" y="4800600"/>
                                  <a:ext cx="4261866" cy="2251710"/>
                                </a:xfrm>
                                <a:prstGeom prst="rect">
                                  <a:avLst/>
                                </a:prstGeom>
                              </pic:spPr>
                            </pic:pic>
                          </wpg:wgp>
                        </a:graphicData>
                      </a:graphic>
                    </wp:inline>
                  </w:drawing>
                </mc:Choice>
                <mc:Fallback>
                  <w:pict>
                    <v:group w14:anchorId="76E3F4DD" id="Group 181906" o:spid="_x0000_s1026" style="width:335.7pt;height:555.3pt;mso-position-horizontal-relative:char;mso-position-vertical-relative:line" coordsize="42633,70523"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2VBLAwQKAAAAAAAAACEA1DqntSJtAAAi&#10;bQAAFAAAAGRycy9tZWRpYS9pbWFnZTIuanBn/9j/4AAQSkZJRgABAQEAYABgAAD/2wBDAAQCAwMD&#10;AgQDAwMEBAQEBQkGBQUFBQsICAYJDQsNDQ0LDAwOEBQRDg8TDwwMEhgSExUWFxcXDhEZGxkWGhQW&#10;Fxb/2wBDAQQEBAUFBQoGBgoWDwwPFhYWFhYWFhYWFhYWFhYWFhYWFhYWFhYWFhYWFhYWFhYWFhYW&#10;FhYWFhYWFhYWFhYWFhb/wAARCAFoAoA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431" o:spid="_x0000_s1027" type="#_x0000_t75" style="position:absolute;width:42633;height:239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">
                        <v:imagedata r:id="rId17" o:title=""/>
                      </v:shape>
                      <v:shape id="Picture 16433" o:spid="_x0000_s1028" type="#_x0000_t75" style="position:absolute;top:24003;width:42633;height:239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">
                        <v:imagedata r:id="rId18" o:title=""/>
                      </v:shape>
                      <v:shape id="Picture 16435" o:spid="_x0000_s1029" type="#_x0000_t75" style="position:absolute;top:48006;width:42618;height:225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">
                        <v:imagedata r:id="rId19" o:title=""/>
                      </v:shape>
                      <w10:anchorlock/>
                    </v:group>
                  </w:pict>
                </mc:Fallback>
              </mc:AlternateContent>
            </w:r>
          </w:p>
        </w:tc>
      </w:tr>
    </w:tbl>
    <w:p w14:paraId="321BA4F9" w14:textId="5B6A8777" w:rsidR="0024602B" w:rsidRDefault="0024602B" w:rsidP="0024602B">
      <w:pPr>
        <w:spacing w:line="358" w:lineRule="auto"/>
        <w:ind w:right="51"/>
      </w:pPr>
    </w:p>
    <w:p w14:paraId="5FF2B370" w14:textId="51A7373F" w:rsidR="00764BED" w:rsidRDefault="00764BED" w:rsidP="00764BED">
      <w:pPr>
        <w:spacing w:after="158"/>
      </w:pPr>
    </w:p>
    <w:p w14:paraId="528160EC" w14:textId="7006116D" w:rsidR="00503B7E" w:rsidRDefault="00503B7E" w:rsidP="00503B7E">
      <w:pPr>
        <w:pStyle w:val="Heading2"/>
      </w:pPr>
      <w:r>
        <w:t xml:space="preserve">An example of the requirements </w:t>
      </w:r>
      <w:r w:rsidRPr="00764BED">
        <w:t>for V2X positioning</w:t>
      </w:r>
    </w:p>
    <w:p w14:paraId="48702DE7" w14:textId="03BBC62B" w:rsidR="00503B7E" w:rsidRDefault="00503B7E" w:rsidP="00503B7E">
      <w:pPr>
        <w:rPr>
          <w:lang w:eastAsia="en-US"/>
        </w:rPr>
      </w:pPr>
      <w:r>
        <w:rPr>
          <w:lang w:eastAsia="en-US"/>
        </w:rPr>
        <w:lastRenderedPageBreak/>
        <w:t xml:space="preserve">In this section, we provide an example of the </w:t>
      </w:r>
      <w:r w:rsidRPr="00503B7E">
        <w:rPr>
          <w:lang w:eastAsia="en-US"/>
        </w:rPr>
        <w:t xml:space="preserve">requirements </w:t>
      </w:r>
      <w:r>
        <w:rPr>
          <w:lang w:eastAsia="en-US"/>
        </w:rPr>
        <w:t xml:space="preserve">of V2X positioning for the use case of </w:t>
      </w:r>
      <w:r w:rsidRPr="00764BED">
        <w:rPr>
          <w:lang w:eastAsia="en-US"/>
        </w:rPr>
        <w:t>Cross-Traffic Left-Turn Assist</w:t>
      </w:r>
      <w:r w:rsidR="000C547E">
        <w:rPr>
          <w:lang w:eastAsia="en-US"/>
        </w:rPr>
        <w:t xml:space="preserve"> (The numbers in the table are all exemplary and subject to further discussion).</w:t>
      </w:r>
    </w:p>
    <w:p w14:paraId="0E04B9F5" w14:textId="2EC5ED04" w:rsidR="00216365" w:rsidRDefault="00216365" w:rsidP="00216365">
      <w:pPr>
        <w:pStyle w:val="Caption"/>
      </w:pPr>
      <w:r>
        <w:t xml:space="preserve">Table </w:t>
      </w:r>
      <w:r>
        <w:fldChar w:fldCharType="begin"/>
      </w:r>
      <w:r>
        <w:instrText xml:space="preserve"> SEQ Table \* ARABIC </w:instrText>
      </w:r>
      <w:r>
        <w:fldChar w:fldCharType="separate"/>
      </w:r>
      <w:r w:rsidR="003F5A84">
        <w:rPr>
          <w:noProof/>
        </w:rPr>
        <w:t>3</w:t>
      </w:r>
      <w:r>
        <w:fldChar w:fldCharType="end"/>
      </w:r>
      <w:r>
        <w:t xml:space="preserve"> An example of the </w:t>
      </w:r>
      <w:r w:rsidRPr="00503B7E">
        <w:rPr>
          <w:lang w:eastAsia="en-US"/>
        </w:rPr>
        <w:t xml:space="preserve">requirements </w:t>
      </w:r>
      <w:r>
        <w:rPr>
          <w:lang w:eastAsia="en-US"/>
        </w:rPr>
        <w:t>of V2X positioning</w:t>
      </w:r>
    </w:p>
    <w:tbl>
      <w:tblPr>
        <w:tblStyle w:val="GridTable5Dark-Accent3"/>
        <w:tblW w:w="9346" w:type="dxa"/>
        <w:tblLook w:val="04A0" w:firstRow="1" w:lastRow="0" w:firstColumn="1" w:lastColumn="0" w:noHBand="0" w:noVBand="1"/>
      </w:tblPr>
      <w:tblGrid>
        <w:gridCol w:w="1256"/>
        <w:gridCol w:w="1269"/>
        <w:gridCol w:w="6821"/>
      </w:tblGrid>
      <w:tr w:rsidR="00216365" w:rsidRPr="00052BA4" w14:paraId="67D5E292" w14:textId="77777777" w:rsidTr="004818F8">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525" w:type="dxa"/>
            <w:gridSpan w:val="2"/>
          </w:tcPr>
          <w:p w14:paraId="665EA014" w14:textId="77777777" w:rsidR="00216365" w:rsidRPr="00052BA4" w:rsidRDefault="00216365" w:rsidP="00003FC0">
            <w:pPr>
              <w:spacing w:after="0"/>
              <w:rPr>
                <w:color w:val="auto"/>
              </w:rPr>
            </w:pPr>
            <w:r w:rsidRPr="00052BA4">
              <w:rPr>
                <w:rFonts w:ascii="Calibri" w:eastAsia="Calibri" w:hAnsi="Calibri" w:cs="Calibri"/>
                <w:color w:val="auto"/>
              </w:rPr>
              <w:t xml:space="preserve">Fields </w:t>
            </w:r>
          </w:p>
        </w:tc>
        <w:tc>
          <w:tcPr>
            <w:tcW w:w="6821" w:type="dxa"/>
          </w:tcPr>
          <w:p w14:paraId="57300252" w14:textId="77777777" w:rsidR="00216365" w:rsidRPr="00052BA4" w:rsidRDefault="00216365" w:rsidP="00003FC0">
            <w:pPr>
              <w:spacing w:after="0"/>
              <w:ind w:left="1"/>
              <w:cnfStyle w:val="100000000000" w:firstRow="1" w:lastRow="0" w:firstColumn="0" w:lastColumn="0" w:oddVBand="0" w:evenVBand="0" w:oddHBand="0" w:evenHBand="0" w:firstRowFirstColumn="0" w:firstRowLastColumn="0" w:lastRowFirstColumn="0" w:lastRowLastColumn="0"/>
              <w:rPr>
                <w:color w:val="auto"/>
              </w:rPr>
            </w:pPr>
            <w:r w:rsidRPr="00052BA4">
              <w:rPr>
                <w:rFonts w:ascii="Calibri" w:eastAsia="Calibri" w:hAnsi="Calibri" w:cs="Calibri"/>
                <w:color w:val="auto"/>
              </w:rPr>
              <w:t xml:space="preserve">Description </w:t>
            </w:r>
          </w:p>
        </w:tc>
      </w:tr>
      <w:tr w:rsidR="00216365" w:rsidRPr="00052BA4" w14:paraId="03E00522" w14:textId="77777777" w:rsidTr="004818F8">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25" w:type="dxa"/>
            <w:gridSpan w:val="2"/>
          </w:tcPr>
          <w:p w14:paraId="1361F2A1" w14:textId="77777777" w:rsidR="00216365" w:rsidRPr="00052BA4" w:rsidRDefault="00216365" w:rsidP="00003FC0">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n</w:t>
            </w:r>
            <w:r w:rsidRPr="00052BA4">
              <w:rPr>
                <w:rFonts w:ascii="Calibri" w:eastAsia="Calibri" w:hAnsi="Calibri" w:cs="Calibri"/>
                <w:color w:val="auto"/>
              </w:rPr>
              <w:t xml:space="preserve">ame </w:t>
            </w:r>
          </w:p>
        </w:tc>
        <w:tc>
          <w:tcPr>
            <w:tcW w:w="6821" w:type="dxa"/>
          </w:tcPr>
          <w:p w14:paraId="2FA5BA12" w14:textId="77777777" w:rsidR="00216365" w:rsidRPr="00052BA4" w:rsidRDefault="00216365" w:rsidP="00003FC0">
            <w:pPr>
              <w:spacing w:after="0"/>
              <w:ind w:left="1"/>
              <w:cnfStyle w:val="000000100000" w:firstRow="0" w:lastRow="0" w:firstColumn="0" w:lastColumn="0" w:oddVBand="0" w:evenVBand="0" w:oddHBand="1" w:evenHBand="0" w:firstRowFirstColumn="0" w:firstRowLastColumn="0" w:lastRowFirstColumn="0" w:lastRowLastColumn="0"/>
            </w:pPr>
            <w:r w:rsidRPr="0024602B">
              <w:rPr>
                <w:rFonts w:ascii="Calibri" w:eastAsia="Calibri" w:hAnsi="Calibri" w:cs="Calibri"/>
              </w:rPr>
              <w:t>Cross-Traffic Left-Turn Assist</w:t>
            </w:r>
          </w:p>
        </w:tc>
      </w:tr>
      <w:tr w:rsidR="004818F8" w:rsidRPr="00052BA4" w14:paraId="453454E2" w14:textId="77777777" w:rsidTr="004818F8">
        <w:trPr>
          <w:trHeight w:val="545"/>
        </w:trPr>
        <w:tc>
          <w:tcPr>
            <w:cnfStyle w:val="001000000000" w:firstRow="0" w:lastRow="0" w:firstColumn="1" w:lastColumn="0" w:oddVBand="0" w:evenVBand="0" w:oddHBand="0" w:evenHBand="0" w:firstRowFirstColumn="0" w:firstRowLastColumn="0" w:lastRowFirstColumn="0" w:lastRowLastColumn="0"/>
            <w:tcW w:w="1256" w:type="dxa"/>
            <w:vMerge w:val="restart"/>
            <w:tcBorders>
              <w:right w:val="single" w:sz="4" w:space="0" w:color="auto"/>
            </w:tcBorders>
          </w:tcPr>
          <w:p w14:paraId="635A8CCD" w14:textId="079C7ED4" w:rsidR="004818F8" w:rsidRPr="00052BA4" w:rsidRDefault="004818F8" w:rsidP="00003FC0">
            <w:pPr>
              <w:spacing w:after="0"/>
              <w:rPr>
                <w:color w:val="auto"/>
              </w:rPr>
            </w:pPr>
            <w:r w:rsidRPr="004818F8">
              <w:rPr>
                <w:rFonts w:ascii="Calibri" w:eastAsia="Calibri" w:hAnsi="Calibri" w:cs="Calibri"/>
                <w:color w:val="auto"/>
              </w:rPr>
              <w:t>Absolute position</w:t>
            </w:r>
          </w:p>
        </w:tc>
        <w:tc>
          <w:tcPr>
            <w:tcW w:w="1269" w:type="dxa"/>
            <w:tcBorders>
              <w:left w:val="single" w:sz="4" w:space="0" w:color="auto"/>
              <w:bottom w:val="single" w:sz="4" w:space="0" w:color="auto"/>
            </w:tcBorders>
          </w:tcPr>
          <w:p w14:paraId="36D5C862" w14:textId="71F8E5FC" w:rsidR="004818F8" w:rsidRPr="00052BA4" w:rsidRDefault="004818F8" w:rsidP="00003FC0">
            <w:pPr>
              <w:spacing w:after="0"/>
              <w:cnfStyle w:val="000000000000" w:firstRow="0" w:lastRow="0" w:firstColumn="0" w:lastColumn="0" w:oddVBand="0" w:evenVBand="0" w:oddHBand="0" w:evenHBand="0" w:firstRowFirstColumn="0" w:firstRowLastColumn="0" w:lastRowFirstColumn="0" w:lastRowLastColumn="0"/>
              <w:rPr>
                <w:b/>
                <w:bCs/>
              </w:rPr>
            </w:pPr>
            <w:r w:rsidRPr="004818F8">
              <w:rPr>
                <w:rFonts w:ascii="Calibri" w:eastAsia="Calibri" w:hAnsi="Calibri" w:cs="Calibri"/>
              </w:rPr>
              <w:t>accuracy</w:t>
            </w:r>
          </w:p>
        </w:tc>
        <w:tc>
          <w:tcPr>
            <w:tcW w:w="6821" w:type="dxa"/>
            <w:tcBorders>
              <w:bottom w:val="single" w:sz="4" w:space="0" w:color="auto"/>
            </w:tcBorders>
          </w:tcPr>
          <w:p w14:paraId="23D88A0A" w14:textId="5755923E" w:rsidR="004818F8" w:rsidRPr="00052BA4" w:rsidRDefault="004818F8" w:rsidP="00003FC0">
            <w:pPr>
              <w:spacing w:after="0"/>
              <w:ind w:left="1"/>
              <w:cnfStyle w:val="000000000000" w:firstRow="0" w:lastRow="0" w:firstColumn="0" w:lastColumn="0" w:oddVBand="0" w:evenVBand="0" w:oddHBand="0" w:evenHBand="0" w:firstRowFirstColumn="0" w:firstRowLastColumn="0" w:lastRowFirstColumn="0" w:lastRowLastColumn="0"/>
            </w:pPr>
            <w:r>
              <w:t>[0.5m]</w:t>
            </w:r>
          </w:p>
        </w:tc>
      </w:tr>
      <w:tr w:rsidR="004818F8" w:rsidRPr="00052BA4" w14:paraId="2A81B79D" w14:textId="77777777" w:rsidTr="004818F8">
        <w:trPr>
          <w:cnfStyle w:val="000000100000" w:firstRow="0" w:lastRow="0" w:firstColumn="0" w:lastColumn="0" w:oddVBand="0" w:evenVBand="0" w:oddHBand="1"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1256" w:type="dxa"/>
            <w:vMerge/>
            <w:tcBorders>
              <w:right w:val="single" w:sz="4" w:space="0" w:color="auto"/>
            </w:tcBorders>
          </w:tcPr>
          <w:p w14:paraId="5893A5AA" w14:textId="77777777" w:rsidR="004818F8" w:rsidRPr="004818F8" w:rsidRDefault="004818F8" w:rsidP="00003FC0">
            <w:pPr>
              <w:spacing w:after="0"/>
              <w:rPr>
                <w:rFonts w:ascii="Calibri" w:eastAsia="Calibri" w:hAnsi="Calibri" w:cs="Calibri"/>
              </w:rPr>
            </w:pPr>
          </w:p>
        </w:tc>
        <w:tc>
          <w:tcPr>
            <w:tcW w:w="1269" w:type="dxa"/>
            <w:tcBorders>
              <w:top w:val="single" w:sz="4" w:space="0" w:color="auto"/>
              <w:left w:val="single" w:sz="4" w:space="0" w:color="auto"/>
              <w:bottom w:val="single" w:sz="4" w:space="0" w:color="auto"/>
            </w:tcBorders>
          </w:tcPr>
          <w:p w14:paraId="33474220" w14:textId="688E25E9" w:rsidR="004818F8" w:rsidRPr="00052BA4" w:rsidRDefault="004818F8" w:rsidP="00003FC0">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confidence level</w:t>
            </w:r>
          </w:p>
        </w:tc>
        <w:tc>
          <w:tcPr>
            <w:tcW w:w="6821" w:type="dxa"/>
            <w:tcBorders>
              <w:top w:val="single" w:sz="4" w:space="0" w:color="auto"/>
              <w:bottom w:val="single" w:sz="4" w:space="0" w:color="auto"/>
            </w:tcBorders>
          </w:tcPr>
          <w:p w14:paraId="4FC09785" w14:textId="69F5C641" w:rsidR="004818F8" w:rsidRDefault="004818F8" w:rsidP="00003FC0">
            <w:pPr>
              <w:spacing w:after="0"/>
              <w:ind w:left="1"/>
              <w:cnfStyle w:val="000000100000" w:firstRow="0" w:lastRow="0" w:firstColumn="0" w:lastColumn="0" w:oddVBand="0" w:evenVBand="0" w:oddHBand="1" w:evenHBand="0" w:firstRowFirstColumn="0" w:firstRowLastColumn="0" w:lastRowFirstColumn="0" w:lastRowLastColumn="0"/>
            </w:pPr>
            <w:r>
              <w:t>[99%]</w:t>
            </w:r>
          </w:p>
        </w:tc>
      </w:tr>
      <w:tr w:rsidR="004818F8" w:rsidRPr="00052BA4" w14:paraId="1338D7E6" w14:textId="77777777" w:rsidTr="004818F8">
        <w:trPr>
          <w:trHeight w:val="711"/>
        </w:trPr>
        <w:tc>
          <w:tcPr>
            <w:cnfStyle w:val="001000000000" w:firstRow="0" w:lastRow="0" w:firstColumn="1" w:lastColumn="0" w:oddVBand="0" w:evenVBand="0" w:oddHBand="0" w:evenHBand="0" w:firstRowFirstColumn="0" w:firstRowLastColumn="0" w:lastRowFirstColumn="0" w:lastRowLastColumn="0"/>
            <w:tcW w:w="1256" w:type="dxa"/>
            <w:vMerge/>
            <w:tcBorders>
              <w:right w:val="single" w:sz="4" w:space="0" w:color="auto"/>
            </w:tcBorders>
          </w:tcPr>
          <w:p w14:paraId="17352F64" w14:textId="77777777" w:rsidR="004818F8" w:rsidRPr="004818F8" w:rsidRDefault="004818F8" w:rsidP="00003FC0">
            <w:pPr>
              <w:spacing w:after="0"/>
              <w:rPr>
                <w:rFonts w:ascii="Calibri" w:eastAsia="Calibri" w:hAnsi="Calibri" w:cs="Calibri"/>
              </w:rPr>
            </w:pPr>
          </w:p>
        </w:tc>
        <w:tc>
          <w:tcPr>
            <w:tcW w:w="1269" w:type="dxa"/>
            <w:tcBorders>
              <w:top w:val="single" w:sz="4" w:space="0" w:color="auto"/>
              <w:left w:val="single" w:sz="4" w:space="0" w:color="auto"/>
            </w:tcBorders>
          </w:tcPr>
          <w:p w14:paraId="6E67CCFE" w14:textId="049ED15E" w:rsidR="004818F8" w:rsidRPr="00052BA4" w:rsidRDefault="004818F8" w:rsidP="00003FC0">
            <w:pPr>
              <w:spacing w:after="0"/>
              <w:cnfStyle w:val="000000000000" w:firstRow="0" w:lastRow="0" w:firstColumn="0" w:lastColumn="0" w:oddVBand="0" w:evenVBand="0" w:oddHBand="0" w:evenHBand="0" w:firstRowFirstColumn="0" w:firstRowLastColumn="0" w:lastRowFirstColumn="0" w:lastRowLastColumn="0"/>
              <w:rPr>
                <w:b/>
                <w:bCs/>
              </w:rPr>
            </w:pPr>
            <w:r>
              <w:t>availability</w:t>
            </w:r>
          </w:p>
        </w:tc>
        <w:tc>
          <w:tcPr>
            <w:tcW w:w="6821" w:type="dxa"/>
            <w:tcBorders>
              <w:top w:val="single" w:sz="4" w:space="0" w:color="auto"/>
            </w:tcBorders>
          </w:tcPr>
          <w:p w14:paraId="1F3018EC" w14:textId="2FEB7663" w:rsidR="004818F8" w:rsidRDefault="004818F8" w:rsidP="00003FC0">
            <w:pPr>
              <w:spacing w:after="0"/>
              <w:ind w:left="1"/>
              <w:cnfStyle w:val="000000000000" w:firstRow="0" w:lastRow="0" w:firstColumn="0" w:lastColumn="0" w:oddVBand="0" w:evenVBand="0" w:oddHBand="0" w:evenHBand="0" w:firstRowFirstColumn="0" w:firstRowLastColumn="0" w:lastRowFirstColumn="0" w:lastRowLastColumn="0"/>
            </w:pPr>
            <w:r>
              <w:t>[99.9%]</w:t>
            </w:r>
          </w:p>
        </w:tc>
      </w:tr>
      <w:tr w:rsidR="004818F8" w:rsidRPr="00052BA4" w14:paraId="0BBACB3C" w14:textId="77777777" w:rsidTr="00003FC0">
        <w:trPr>
          <w:cnfStyle w:val="000000100000" w:firstRow="0" w:lastRow="0" w:firstColumn="0" w:lastColumn="0" w:oddVBand="0" w:evenVBand="0" w:oddHBand="1" w:evenHBand="0" w:firstRowFirstColumn="0" w:firstRowLastColumn="0" w:lastRowFirstColumn="0" w:lastRowLastColumn="0"/>
          <w:trHeight w:val="545"/>
        </w:trPr>
        <w:tc>
          <w:tcPr>
            <w:cnfStyle w:val="001000000000" w:firstRow="0" w:lastRow="0" w:firstColumn="1" w:lastColumn="0" w:oddVBand="0" w:evenVBand="0" w:oddHBand="0" w:evenHBand="0" w:firstRowFirstColumn="0" w:firstRowLastColumn="0" w:lastRowFirstColumn="0" w:lastRowLastColumn="0"/>
            <w:tcW w:w="1256" w:type="dxa"/>
            <w:vMerge w:val="restart"/>
            <w:tcBorders>
              <w:right w:val="single" w:sz="4" w:space="0" w:color="auto"/>
            </w:tcBorders>
          </w:tcPr>
          <w:p w14:paraId="375A02C4" w14:textId="0ADEF809" w:rsidR="004818F8" w:rsidRPr="00052BA4" w:rsidRDefault="004818F8" w:rsidP="004818F8">
            <w:pPr>
              <w:spacing w:after="0"/>
              <w:rPr>
                <w:color w:val="auto"/>
              </w:rPr>
            </w:pPr>
            <w:r>
              <w:rPr>
                <w:rFonts w:ascii="Calibri" w:eastAsia="Calibri" w:hAnsi="Calibri" w:cs="Calibri"/>
                <w:color w:val="auto"/>
              </w:rPr>
              <w:t>Relative</w:t>
            </w:r>
            <w:r w:rsidRPr="004818F8">
              <w:rPr>
                <w:rFonts w:ascii="Calibri" w:eastAsia="Calibri" w:hAnsi="Calibri" w:cs="Calibri"/>
                <w:color w:val="auto"/>
              </w:rPr>
              <w:t xml:space="preserve"> position</w:t>
            </w:r>
          </w:p>
        </w:tc>
        <w:tc>
          <w:tcPr>
            <w:tcW w:w="1269" w:type="dxa"/>
            <w:tcBorders>
              <w:left w:val="single" w:sz="4" w:space="0" w:color="auto"/>
              <w:bottom w:val="single" w:sz="4" w:space="0" w:color="auto"/>
            </w:tcBorders>
          </w:tcPr>
          <w:p w14:paraId="1328D932" w14:textId="77777777" w:rsidR="004818F8" w:rsidRPr="00052BA4" w:rsidRDefault="004818F8" w:rsidP="004818F8">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accuracy</w:t>
            </w:r>
          </w:p>
        </w:tc>
        <w:tc>
          <w:tcPr>
            <w:tcW w:w="6821" w:type="dxa"/>
            <w:tcBorders>
              <w:bottom w:val="single" w:sz="4" w:space="0" w:color="auto"/>
            </w:tcBorders>
          </w:tcPr>
          <w:p w14:paraId="0A8DA103" w14:textId="4C585B38" w:rsidR="004818F8" w:rsidRDefault="00D314F9" w:rsidP="004818F8">
            <w:pPr>
              <w:spacing w:after="0"/>
              <w:ind w:left="1"/>
              <w:cnfStyle w:val="000000100000" w:firstRow="0" w:lastRow="0" w:firstColumn="0" w:lastColumn="0" w:oddVBand="0" w:evenVBand="0" w:oddHBand="1" w:evenHBand="0" w:firstRowFirstColumn="0" w:firstRowLastColumn="0" w:lastRowFirstColumn="0" w:lastRowLastColumn="0"/>
            </w:pPr>
            <w:r w:rsidRPr="00D314F9">
              <w:t>relative lateral position</w:t>
            </w:r>
            <w:r>
              <w:t xml:space="preserve"> [0.1m]</w:t>
            </w:r>
          </w:p>
          <w:p w14:paraId="21210B4A" w14:textId="2A5E76A5" w:rsidR="00D314F9" w:rsidRPr="00052BA4" w:rsidRDefault="00D314F9" w:rsidP="004818F8">
            <w:pPr>
              <w:spacing w:after="0"/>
              <w:ind w:left="1"/>
              <w:cnfStyle w:val="000000100000" w:firstRow="0" w:lastRow="0" w:firstColumn="0" w:lastColumn="0" w:oddVBand="0" w:evenVBand="0" w:oddHBand="1" w:evenHBand="0" w:firstRowFirstColumn="0" w:firstRowLastColumn="0" w:lastRowFirstColumn="0" w:lastRowLastColumn="0"/>
            </w:pPr>
            <w:r w:rsidRPr="00D314F9">
              <w:t xml:space="preserve">relative </w:t>
            </w:r>
            <w:r w:rsidRPr="00F64503">
              <w:rPr>
                <w:rFonts w:eastAsia="Malgun Gothic"/>
              </w:rPr>
              <w:t xml:space="preserve">longitudinal </w:t>
            </w:r>
            <w:r w:rsidRPr="00D314F9">
              <w:t>position</w:t>
            </w:r>
            <w:r>
              <w:t xml:space="preserve"> [0.5m]</w:t>
            </w:r>
          </w:p>
        </w:tc>
      </w:tr>
      <w:tr w:rsidR="004818F8" w:rsidRPr="00052BA4" w14:paraId="7A0BBF07" w14:textId="77777777" w:rsidTr="00003FC0">
        <w:trPr>
          <w:trHeight w:val="580"/>
        </w:trPr>
        <w:tc>
          <w:tcPr>
            <w:cnfStyle w:val="001000000000" w:firstRow="0" w:lastRow="0" w:firstColumn="1" w:lastColumn="0" w:oddVBand="0" w:evenVBand="0" w:oddHBand="0" w:evenHBand="0" w:firstRowFirstColumn="0" w:firstRowLastColumn="0" w:lastRowFirstColumn="0" w:lastRowLastColumn="0"/>
            <w:tcW w:w="1256" w:type="dxa"/>
            <w:vMerge/>
            <w:tcBorders>
              <w:right w:val="single" w:sz="4" w:space="0" w:color="auto"/>
            </w:tcBorders>
          </w:tcPr>
          <w:p w14:paraId="18137CDD" w14:textId="77777777" w:rsidR="004818F8" w:rsidRPr="004818F8" w:rsidRDefault="004818F8" w:rsidP="004818F8">
            <w:pPr>
              <w:spacing w:after="0"/>
              <w:rPr>
                <w:rFonts w:ascii="Calibri" w:eastAsia="Calibri" w:hAnsi="Calibri" w:cs="Calibri"/>
              </w:rPr>
            </w:pPr>
          </w:p>
        </w:tc>
        <w:tc>
          <w:tcPr>
            <w:tcW w:w="1269" w:type="dxa"/>
            <w:tcBorders>
              <w:top w:val="single" w:sz="4" w:space="0" w:color="auto"/>
              <w:left w:val="single" w:sz="4" w:space="0" w:color="auto"/>
              <w:bottom w:val="single" w:sz="4" w:space="0" w:color="auto"/>
            </w:tcBorders>
          </w:tcPr>
          <w:p w14:paraId="3EA9E960" w14:textId="77777777" w:rsidR="004818F8" w:rsidRPr="00052BA4" w:rsidRDefault="004818F8" w:rsidP="004818F8">
            <w:pPr>
              <w:spacing w:after="0"/>
              <w:cnfStyle w:val="000000000000" w:firstRow="0" w:lastRow="0" w:firstColumn="0" w:lastColumn="0" w:oddVBand="0" w:evenVBand="0" w:oddHBand="0" w:evenHBand="0" w:firstRowFirstColumn="0" w:firstRowLastColumn="0" w:lastRowFirstColumn="0" w:lastRowLastColumn="0"/>
              <w:rPr>
                <w:b/>
                <w:bCs/>
              </w:rPr>
            </w:pPr>
            <w:r w:rsidRPr="004818F8">
              <w:rPr>
                <w:rFonts w:ascii="Calibri" w:eastAsia="Calibri" w:hAnsi="Calibri" w:cs="Calibri"/>
              </w:rPr>
              <w:t>confidence level</w:t>
            </w:r>
          </w:p>
        </w:tc>
        <w:tc>
          <w:tcPr>
            <w:tcW w:w="6821" w:type="dxa"/>
            <w:tcBorders>
              <w:top w:val="single" w:sz="4" w:space="0" w:color="auto"/>
              <w:bottom w:val="single" w:sz="4" w:space="0" w:color="auto"/>
            </w:tcBorders>
          </w:tcPr>
          <w:p w14:paraId="176ADF78" w14:textId="6F138DBC" w:rsidR="004818F8" w:rsidRDefault="004818F8" w:rsidP="004818F8">
            <w:pPr>
              <w:spacing w:after="0"/>
              <w:ind w:left="1"/>
              <w:cnfStyle w:val="000000000000" w:firstRow="0" w:lastRow="0" w:firstColumn="0" w:lastColumn="0" w:oddVBand="0" w:evenVBand="0" w:oddHBand="0" w:evenHBand="0" w:firstRowFirstColumn="0" w:firstRowLastColumn="0" w:lastRowFirstColumn="0" w:lastRowLastColumn="0"/>
            </w:pPr>
            <w:r>
              <w:t>[99%]</w:t>
            </w:r>
          </w:p>
        </w:tc>
      </w:tr>
      <w:tr w:rsidR="004818F8" w:rsidRPr="00052BA4" w14:paraId="5CBDE21E" w14:textId="77777777" w:rsidTr="00003FC0">
        <w:trPr>
          <w:cnfStyle w:val="000000100000" w:firstRow="0" w:lastRow="0" w:firstColumn="0" w:lastColumn="0" w:oddVBand="0" w:evenVBand="0" w:oddHBand="1" w:evenHBand="0" w:firstRowFirstColumn="0" w:firstRowLastColumn="0" w:lastRowFirstColumn="0" w:lastRowLastColumn="0"/>
          <w:trHeight w:val="711"/>
        </w:trPr>
        <w:tc>
          <w:tcPr>
            <w:cnfStyle w:val="001000000000" w:firstRow="0" w:lastRow="0" w:firstColumn="1" w:lastColumn="0" w:oddVBand="0" w:evenVBand="0" w:oddHBand="0" w:evenHBand="0" w:firstRowFirstColumn="0" w:firstRowLastColumn="0" w:lastRowFirstColumn="0" w:lastRowLastColumn="0"/>
            <w:tcW w:w="1256" w:type="dxa"/>
            <w:vMerge/>
            <w:tcBorders>
              <w:right w:val="single" w:sz="4" w:space="0" w:color="auto"/>
            </w:tcBorders>
          </w:tcPr>
          <w:p w14:paraId="2FAC77D7" w14:textId="77777777" w:rsidR="004818F8" w:rsidRPr="004818F8" w:rsidRDefault="004818F8" w:rsidP="004818F8">
            <w:pPr>
              <w:spacing w:after="0"/>
              <w:rPr>
                <w:rFonts w:ascii="Calibri" w:eastAsia="Calibri" w:hAnsi="Calibri" w:cs="Calibri"/>
              </w:rPr>
            </w:pPr>
          </w:p>
        </w:tc>
        <w:tc>
          <w:tcPr>
            <w:tcW w:w="1269" w:type="dxa"/>
            <w:tcBorders>
              <w:top w:val="single" w:sz="4" w:space="0" w:color="auto"/>
              <w:left w:val="single" w:sz="4" w:space="0" w:color="auto"/>
            </w:tcBorders>
          </w:tcPr>
          <w:p w14:paraId="067E362C" w14:textId="77777777" w:rsidR="004818F8" w:rsidRPr="00052BA4" w:rsidRDefault="004818F8" w:rsidP="004818F8">
            <w:pPr>
              <w:spacing w:after="0"/>
              <w:cnfStyle w:val="000000100000" w:firstRow="0" w:lastRow="0" w:firstColumn="0" w:lastColumn="0" w:oddVBand="0" w:evenVBand="0" w:oddHBand="1" w:evenHBand="0" w:firstRowFirstColumn="0" w:firstRowLastColumn="0" w:lastRowFirstColumn="0" w:lastRowLastColumn="0"/>
              <w:rPr>
                <w:b/>
                <w:bCs/>
              </w:rPr>
            </w:pPr>
            <w:r>
              <w:t>availability</w:t>
            </w:r>
          </w:p>
        </w:tc>
        <w:tc>
          <w:tcPr>
            <w:tcW w:w="6821" w:type="dxa"/>
            <w:tcBorders>
              <w:top w:val="single" w:sz="4" w:space="0" w:color="auto"/>
            </w:tcBorders>
          </w:tcPr>
          <w:p w14:paraId="32F0D8E7" w14:textId="69FF200F" w:rsidR="004818F8" w:rsidRDefault="004818F8" w:rsidP="004818F8">
            <w:pPr>
              <w:spacing w:after="0"/>
              <w:ind w:left="1"/>
              <w:cnfStyle w:val="000000100000" w:firstRow="0" w:lastRow="0" w:firstColumn="0" w:lastColumn="0" w:oddVBand="0" w:evenVBand="0" w:oddHBand="1" w:evenHBand="0" w:firstRowFirstColumn="0" w:firstRowLastColumn="0" w:lastRowFirstColumn="0" w:lastRowLastColumn="0"/>
            </w:pPr>
            <w:r>
              <w:t>[99.9%]</w:t>
            </w:r>
          </w:p>
        </w:tc>
      </w:tr>
      <w:tr w:rsidR="004818F8" w:rsidRPr="00052BA4" w14:paraId="3F24A2F4" w14:textId="77777777" w:rsidTr="00003FC0">
        <w:trPr>
          <w:trHeight w:val="545"/>
        </w:trPr>
        <w:tc>
          <w:tcPr>
            <w:cnfStyle w:val="001000000000" w:firstRow="0" w:lastRow="0" w:firstColumn="1" w:lastColumn="0" w:oddVBand="0" w:evenVBand="0" w:oddHBand="0" w:evenHBand="0" w:firstRowFirstColumn="0" w:firstRowLastColumn="0" w:lastRowFirstColumn="0" w:lastRowLastColumn="0"/>
            <w:tcW w:w="1256" w:type="dxa"/>
            <w:vMerge w:val="restart"/>
            <w:tcBorders>
              <w:right w:val="single" w:sz="4" w:space="0" w:color="auto"/>
            </w:tcBorders>
          </w:tcPr>
          <w:p w14:paraId="08215349" w14:textId="0BD12B2C" w:rsidR="004818F8" w:rsidRPr="00052BA4" w:rsidRDefault="004818F8" w:rsidP="00003FC0">
            <w:pPr>
              <w:spacing w:after="0"/>
              <w:rPr>
                <w:color w:val="auto"/>
              </w:rPr>
            </w:pPr>
            <w:r>
              <w:rPr>
                <w:rFonts w:ascii="Calibri" w:eastAsia="Calibri" w:hAnsi="Calibri" w:cs="Calibri"/>
                <w:color w:val="auto"/>
              </w:rPr>
              <w:t>velocity</w:t>
            </w:r>
            <w:r w:rsidRPr="004818F8">
              <w:rPr>
                <w:rFonts w:ascii="Calibri" w:eastAsia="Calibri" w:hAnsi="Calibri" w:cs="Calibri"/>
                <w:color w:val="auto"/>
              </w:rPr>
              <w:t xml:space="preserve"> </w:t>
            </w:r>
          </w:p>
        </w:tc>
        <w:tc>
          <w:tcPr>
            <w:tcW w:w="1269" w:type="dxa"/>
            <w:tcBorders>
              <w:left w:val="single" w:sz="4" w:space="0" w:color="auto"/>
              <w:bottom w:val="single" w:sz="4" w:space="0" w:color="auto"/>
            </w:tcBorders>
          </w:tcPr>
          <w:p w14:paraId="0184CE85" w14:textId="77777777" w:rsidR="004818F8" w:rsidRPr="00052BA4" w:rsidRDefault="004818F8" w:rsidP="00003FC0">
            <w:pPr>
              <w:spacing w:after="0"/>
              <w:cnfStyle w:val="000000000000" w:firstRow="0" w:lastRow="0" w:firstColumn="0" w:lastColumn="0" w:oddVBand="0" w:evenVBand="0" w:oddHBand="0" w:evenHBand="0" w:firstRowFirstColumn="0" w:firstRowLastColumn="0" w:lastRowFirstColumn="0" w:lastRowLastColumn="0"/>
              <w:rPr>
                <w:b/>
                <w:bCs/>
              </w:rPr>
            </w:pPr>
            <w:r w:rsidRPr="004818F8">
              <w:rPr>
                <w:rFonts w:ascii="Calibri" w:eastAsia="Calibri" w:hAnsi="Calibri" w:cs="Calibri"/>
              </w:rPr>
              <w:t>accuracy</w:t>
            </w:r>
          </w:p>
        </w:tc>
        <w:tc>
          <w:tcPr>
            <w:tcW w:w="6821" w:type="dxa"/>
            <w:tcBorders>
              <w:bottom w:val="single" w:sz="4" w:space="0" w:color="auto"/>
            </w:tcBorders>
          </w:tcPr>
          <w:p w14:paraId="5EF3843B" w14:textId="16EC062A" w:rsidR="004818F8" w:rsidRPr="00052BA4" w:rsidRDefault="004818F8" w:rsidP="00003FC0">
            <w:pPr>
              <w:spacing w:after="0"/>
              <w:ind w:left="1"/>
              <w:cnfStyle w:val="000000000000" w:firstRow="0" w:lastRow="0" w:firstColumn="0" w:lastColumn="0" w:oddVBand="0" w:evenVBand="0" w:oddHBand="0" w:evenHBand="0" w:firstRowFirstColumn="0" w:firstRowLastColumn="0" w:lastRowFirstColumn="0" w:lastRowLastColumn="0"/>
            </w:pPr>
            <w:r>
              <w:t>[0.1m]</w:t>
            </w:r>
          </w:p>
        </w:tc>
      </w:tr>
      <w:tr w:rsidR="004818F8" w:rsidRPr="00052BA4" w14:paraId="72A3214C" w14:textId="77777777" w:rsidTr="00003FC0">
        <w:trPr>
          <w:cnfStyle w:val="000000100000" w:firstRow="0" w:lastRow="0" w:firstColumn="0" w:lastColumn="0" w:oddVBand="0" w:evenVBand="0" w:oddHBand="1"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1256" w:type="dxa"/>
            <w:vMerge/>
            <w:tcBorders>
              <w:right w:val="single" w:sz="4" w:space="0" w:color="auto"/>
            </w:tcBorders>
          </w:tcPr>
          <w:p w14:paraId="7B8C2F92" w14:textId="77777777" w:rsidR="004818F8" w:rsidRPr="004818F8" w:rsidRDefault="004818F8" w:rsidP="00003FC0">
            <w:pPr>
              <w:spacing w:after="0"/>
              <w:rPr>
                <w:rFonts w:ascii="Calibri" w:eastAsia="Calibri" w:hAnsi="Calibri" w:cs="Calibri"/>
              </w:rPr>
            </w:pPr>
          </w:p>
        </w:tc>
        <w:tc>
          <w:tcPr>
            <w:tcW w:w="1269" w:type="dxa"/>
            <w:tcBorders>
              <w:top w:val="single" w:sz="4" w:space="0" w:color="auto"/>
              <w:left w:val="single" w:sz="4" w:space="0" w:color="auto"/>
              <w:bottom w:val="single" w:sz="4" w:space="0" w:color="auto"/>
            </w:tcBorders>
          </w:tcPr>
          <w:p w14:paraId="4C09F870" w14:textId="77777777" w:rsidR="004818F8" w:rsidRPr="00052BA4" w:rsidRDefault="004818F8" w:rsidP="00003FC0">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confidence level</w:t>
            </w:r>
          </w:p>
        </w:tc>
        <w:tc>
          <w:tcPr>
            <w:tcW w:w="6821" w:type="dxa"/>
            <w:tcBorders>
              <w:top w:val="single" w:sz="4" w:space="0" w:color="auto"/>
              <w:bottom w:val="single" w:sz="4" w:space="0" w:color="auto"/>
            </w:tcBorders>
          </w:tcPr>
          <w:p w14:paraId="358CB907" w14:textId="77777777" w:rsidR="004818F8" w:rsidRDefault="004818F8" w:rsidP="00003FC0">
            <w:pPr>
              <w:spacing w:after="0"/>
              <w:ind w:left="1"/>
              <w:cnfStyle w:val="000000100000" w:firstRow="0" w:lastRow="0" w:firstColumn="0" w:lastColumn="0" w:oddVBand="0" w:evenVBand="0" w:oddHBand="1" w:evenHBand="0" w:firstRowFirstColumn="0" w:firstRowLastColumn="0" w:lastRowFirstColumn="0" w:lastRowLastColumn="0"/>
            </w:pPr>
            <w:r>
              <w:t>[99%]</w:t>
            </w:r>
          </w:p>
        </w:tc>
      </w:tr>
      <w:tr w:rsidR="004818F8" w:rsidRPr="00052BA4" w14:paraId="1EADD79F" w14:textId="77777777" w:rsidTr="00003FC0">
        <w:trPr>
          <w:trHeight w:val="711"/>
        </w:trPr>
        <w:tc>
          <w:tcPr>
            <w:cnfStyle w:val="001000000000" w:firstRow="0" w:lastRow="0" w:firstColumn="1" w:lastColumn="0" w:oddVBand="0" w:evenVBand="0" w:oddHBand="0" w:evenHBand="0" w:firstRowFirstColumn="0" w:firstRowLastColumn="0" w:lastRowFirstColumn="0" w:lastRowLastColumn="0"/>
            <w:tcW w:w="1256" w:type="dxa"/>
            <w:vMerge/>
            <w:tcBorders>
              <w:right w:val="single" w:sz="4" w:space="0" w:color="auto"/>
            </w:tcBorders>
          </w:tcPr>
          <w:p w14:paraId="7741660E" w14:textId="77777777" w:rsidR="004818F8" w:rsidRPr="004818F8" w:rsidRDefault="004818F8" w:rsidP="00003FC0">
            <w:pPr>
              <w:spacing w:after="0"/>
              <w:rPr>
                <w:rFonts w:ascii="Calibri" w:eastAsia="Calibri" w:hAnsi="Calibri" w:cs="Calibri"/>
              </w:rPr>
            </w:pPr>
          </w:p>
        </w:tc>
        <w:tc>
          <w:tcPr>
            <w:tcW w:w="1269" w:type="dxa"/>
            <w:tcBorders>
              <w:top w:val="single" w:sz="4" w:space="0" w:color="auto"/>
              <w:left w:val="single" w:sz="4" w:space="0" w:color="auto"/>
            </w:tcBorders>
          </w:tcPr>
          <w:p w14:paraId="22F51442" w14:textId="77777777" w:rsidR="004818F8" w:rsidRPr="00052BA4" w:rsidRDefault="004818F8" w:rsidP="00003FC0">
            <w:pPr>
              <w:spacing w:after="0"/>
              <w:cnfStyle w:val="000000000000" w:firstRow="0" w:lastRow="0" w:firstColumn="0" w:lastColumn="0" w:oddVBand="0" w:evenVBand="0" w:oddHBand="0" w:evenHBand="0" w:firstRowFirstColumn="0" w:firstRowLastColumn="0" w:lastRowFirstColumn="0" w:lastRowLastColumn="0"/>
              <w:rPr>
                <w:b/>
                <w:bCs/>
              </w:rPr>
            </w:pPr>
            <w:r>
              <w:t>availability</w:t>
            </w:r>
          </w:p>
        </w:tc>
        <w:tc>
          <w:tcPr>
            <w:tcW w:w="6821" w:type="dxa"/>
            <w:tcBorders>
              <w:top w:val="single" w:sz="4" w:space="0" w:color="auto"/>
            </w:tcBorders>
          </w:tcPr>
          <w:p w14:paraId="2F16F47B" w14:textId="77777777" w:rsidR="004818F8" w:rsidRDefault="004818F8" w:rsidP="00003FC0">
            <w:pPr>
              <w:spacing w:after="0"/>
              <w:ind w:left="1"/>
              <w:cnfStyle w:val="000000000000" w:firstRow="0" w:lastRow="0" w:firstColumn="0" w:lastColumn="0" w:oddVBand="0" w:evenVBand="0" w:oddHBand="0" w:evenHBand="0" w:firstRowFirstColumn="0" w:firstRowLastColumn="0" w:lastRowFirstColumn="0" w:lastRowLastColumn="0"/>
            </w:pPr>
            <w:r>
              <w:t>[99.9%]</w:t>
            </w:r>
          </w:p>
        </w:tc>
      </w:tr>
      <w:tr w:rsidR="001B61A5" w:rsidRPr="00052BA4" w14:paraId="7EDFD489" w14:textId="77777777" w:rsidTr="004818F8">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525" w:type="dxa"/>
            <w:gridSpan w:val="2"/>
          </w:tcPr>
          <w:p w14:paraId="03A9453C" w14:textId="6F273636" w:rsidR="001B61A5" w:rsidRPr="00052BA4" w:rsidRDefault="00F93512" w:rsidP="00003FC0">
            <w:pPr>
              <w:spacing w:after="0"/>
              <w:rPr>
                <w:color w:val="auto"/>
              </w:rPr>
            </w:pPr>
            <w:r>
              <w:rPr>
                <w:color w:val="auto"/>
              </w:rPr>
              <w:t>TTFF p</w:t>
            </w:r>
            <w:r w:rsidR="004818F8" w:rsidRPr="004818F8">
              <w:rPr>
                <w:color w:val="auto"/>
              </w:rPr>
              <w:t>ositioning latency</w:t>
            </w:r>
          </w:p>
        </w:tc>
        <w:tc>
          <w:tcPr>
            <w:tcW w:w="6821" w:type="dxa"/>
          </w:tcPr>
          <w:p w14:paraId="0FD1CE31" w14:textId="06AEE56D" w:rsidR="001B61A5" w:rsidRPr="00052BA4" w:rsidRDefault="00D314F9" w:rsidP="00003FC0">
            <w:pPr>
              <w:spacing w:after="0"/>
              <w:ind w:left="1"/>
              <w:cnfStyle w:val="000000100000" w:firstRow="0" w:lastRow="0" w:firstColumn="0" w:lastColumn="0" w:oddVBand="0" w:evenVBand="0" w:oddHBand="1" w:evenHBand="0" w:firstRowFirstColumn="0" w:firstRowLastColumn="0" w:lastRowFirstColumn="0" w:lastRowLastColumn="0"/>
            </w:pPr>
            <w:r>
              <w:t>[</w:t>
            </w:r>
            <w:r w:rsidR="004818F8">
              <w:t>100ms</w:t>
            </w:r>
            <w:r>
              <w:t>]</w:t>
            </w:r>
          </w:p>
        </w:tc>
      </w:tr>
      <w:tr w:rsidR="00D314F9" w:rsidRPr="00052BA4" w14:paraId="4E911C78" w14:textId="77777777" w:rsidTr="004818F8">
        <w:trPr>
          <w:trHeight w:val="278"/>
        </w:trPr>
        <w:tc>
          <w:tcPr>
            <w:cnfStyle w:val="001000000000" w:firstRow="0" w:lastRow="0" w:firstColumn="1" w:lastColumn="0" w:oddVBand="0" w:evenVBand="0" w:oddHBand="0" w:evenHBand="0" w:firstRowFirstColumn="0" w:firstRowLastColumn="0" w:lastRowFirstColumn="0" w:lastRowLastColumn="0"/>
            <w:tcW w:w="2525" w:type="dxa"/>
            <w:gridSpan w:val="2"/>
          </w:tcPr>
          <w:p w14:paraId="67614021" w14:textId="10C00B18" w:rsidR="00D314F9" w:rsidRPr="00D314F9" w:rsidRDefault="00D314F9" w:rsidP="00003FC0">
            <w:pPr>
              <w:spacing w:after="0"/>
              <w:rPr>
                <w:color w:val="auto"/>
              </w:rPr>
            </w:pPr>
            <w:r>
              <w:rPr>
                <w:color w:val="auto"/>
              </w:rPr>
              <w:t>P</w:t>
            </w:r>
            <w:r w:rsidRPr="004818F8">
              <w:rPr>
                <w:color w:val="auto"/>
              </w:rPr>
              <w:t xml:space="preserve">ositioning </w:t>
            </w:r>
            <w:r>
              <w:rPr>
                <w:color w:val="auto"/>
              </w:rPr>
              <w:t>update rate</w:t>
            </w:r>
          </w:p>
        </w:tc>
        <w:tc>
          <w:tcPr>
            <w:tcW w:w="6821" w:type="dxa"/>
          </w:tcPr>
          <w:p w14:paraId="18E61A71" w14:textId="11368E84" w:rsidR="00D314F9" w:rsidRDefault="00D314F9" w:rsidP="00003FC0">
            <w:pPr>
              <w:spacing w:after="0"/>
              <w:ind w:left="1"/>
              <w:cnfStyle w:val="000000000000" w:firstRow="0" w:lastRow="0" w:firstColumn="0" w:lastColumn="0" w:oddVBand="0" w:evenVBand="0" w:oddHBand="0" w:evenHBand="0" w:firstRowFirstColumn="0" w:firstRowLastColumn="0" w:lastRowFirstColumn="0" w:lastRowLastColumn="0"/>
            </w:pPr>
            <w:r w:rsidRPr="00D314F9">
              <w:t>[50</w:t>
            </w:r>
            <w:r>
              <w:t>/</w:t>
            </w:r>
            <w:r w:rsidRPr="00D314F9">
              <w:t>second</w:t>
            </w:r>
            <w:r>
              <w:t>]</w:t>
            </w:r>
          </w:p>
        </w:tc>
      </w:tr>
      <w:tr w:rsidR="004818F8" w:rsidRPr="00052BA4" w14:paraId="25AD3F51" w14:textId="77777777" w:rsidTr="00003FC0">
        <w:trPr>
          <w:cnfStyle w:val="000000100000" w:firstRow="0" w:lastRow="0" w:firstColumn="0" w:lastColumn="0" w:oddVBand="0" w:evenVBand="0" w:oddHBand="1" w:evenHBand="0" w:firstRowFirstColumn="0" w:firstRowLastColumn="0" w:lastRowFirstColumn="0" w:lastRowLastColumn="0"/>
          <w:trHeight w:val="545"/>
        </w:trPr>
        <w:tc>
          <w:tcPr>
            <w:cnfStyle w:val="001000000000" w:firstRow="0" w:lastRow="0" w:firstColumn="1" w:lastColumn="0" w:oddVBand="0" w:evenVBand="0" w:oddHBand="0" w:evenHBand="0" w:firstRowFirstColumn="0" w:firstRowLastColumn="0" w:lastRowFirstColumn="0" w:lastRowLastColumn="0"/>
            <w:tcW w:w="1256" w:type="dxa"/>
            <w:vMerge w:val="restart"/>
            <w:tcBorders>
              <w:right w:val="single" w:sz="4" w:space="0" w:color="auto"/>
            </w:tcBorders>
          </w:tcPr>
          <w:p w14:paraId="6649DCF1" w14:textId="5CE3285F" w:rsidR="004818F8" w:rsidRPr="00052BA4" w:rsidRDefault="004818F8" w:rsidP="00003FC0">
            <w:pPr>
              <w:spacing w:after="0"/>
              <w:rPr>
                <w:color w:val="auto"/>
              </w:rPr>
            </w:pPr>
            <w:r w:rsidRPr="004818F8">
              <w:rPr>
                <w:rFonts w:ascii="Calibri" w:eastAsia="Calibri" w:hAnsi="Calibri" w:cs="Calibri"/>
                <w:color w:val="auto"/>
              </w:rPr>
              <w:t>Integrity</w:t>
            </w:r>
          </w:p>
        </w:tc>
        <w:tc>
          <w:tcPr>
            <w:tcW w:w="1269" w:type="dxa"/>
            <w:tcBorders>
              <w:left w:val="single" w:sz="4" w:space="0" w:color="auto"/>
              <w:bottom w:val="single" w:sz="4" w:space="0" w:color="auto"/>
            </w:tcBorders>
          </w:tcPr>
          <w:p w14:paraId="3AADE99C" w14:textId="7CA46373" w:rsidR="004818F8" w:rsidRPr="00052BA4" w:rsidRDefault="004818F8" w:rsidP="00003FC0">
            <w:pPr>
              <w:spacing w:after="0"/>
              <w:cnfStyle w:val="000000100000" w:firstRow="0" w:lastRow="0" w:firstColumn="0" w:lastColumn="0" w:oddVBand="0" w:evenVBand="0" w:oddHBand="1" w:evenHBand="0" w:firstRowFirstColumn="0" w:firstRowLastColumn="0" w:lastRowFirstColumn="0" w:lastRowLastColumn="0"/>
              <w:rPr>
                <w:b/>
                <w:bCs/>
              </w:rPr>
            </w:pPr>
            <w:r>
              <w:t>Alert Limit</w:t>
            </w:r>
          </w:p>
        </w:tc>
        <w:tc>
          <w:tcPr>
            <w:tcW w:w="6821" w:type="dxa"/>
            <w:tcBorders>
              <w:bottom w:val="single" w:sz="4" w:space="0" w:color="auto"/>
            </w:tcBorders>
          </w:tcPr>
          <w:p w14:paraId="3CE7DA44" w14:textId="0C75082F" w:rsidR="004818F8" w:rsidRPr="00052BA4" w:rsidRDefault="004818F8" w:rsidP="00003FC0">
            <w:pPr>
              <w:spacing w:after="0"/>
              <w:ind w:left="1"/>
              <w:cnfStyle w:val="000000100000" w:firstRow="0" w:lastRow="0" w:firstColumn="0" w:lastColumn="0" w:oddVBand="0" w:evenVBand="0" w:oddHBand="1" w:evenHBand="0" w:firstRowFirstColumn="0" w:firstRowLastColumn="0" w:lastRowFirstColumn="0" w:lastRowLastColumn="0"/>
            </w:pPr>
            <w:r>
              <w:t>[0.5m]</w:t>
            </w:r>
          </w:p>
        </w:tc>
      </w:tr>
      <w:tr w:rsidR="004818F8" w:rsidRPr="00052BA4" w14:paraId="6A3DE0D5" w14:textId="77777777" w:rsidTr="00003FC0">
        <w:trPr>
          <w:trHeight w:val="580"/>
        </w:trPr>
        <w:tc>
          <w:tcPr>
            <w:cnfStyle w:val="001000000000" w:firstRow="0" w:lastRow="0" w:firstColumn="1" w:lastColumn="0" w:oddVBand="0" w:evenVBand="0" w:oddHBand="0" w:evenHBand="0" w:firstRowFirstColumn="0" w:firstRowLastColumn="0" w:lastRowFirstColumn="0" w:lastRowLastColumn="0"/>
            <w:tcW w:w="1256" w:type="dxa"/>
            <w:vMerge/>
            <w:tcBorders>
              <w:right w:val="single" w:sz="4" w:space="0" w:color="auto"/>
            </w:tcBorders>
          </w:tcPr>
          <w:p w14:paraId="0262CD63" w14:textId="77777777" w:rsidR="004818F8" w:rsidRPr="004818F8" w:rsidRDefault="004818F8" w:rsidP="00003FC0">
            <w:pPr>
              <w:spacing w:after="0"/>
              <w:rPr>
                <w:rFonts w:ascii="Calibri" w:eastAsia="Calibri" w:hAnsi="Calibri" w:cs="Calibri"/>
              </w:rPr>
            </w:pPr>
          </w:p>
        </w:tc>
        <w:tc>
          <w:tcPr>
            <w:tcW w:w="1269" w:type="dxa"/>
            <w:tcBorders>
              <w:top w:val="single" w:sz="4" w:space="0" w:color="auto"/>
              <w:left w:val="single" w:sz="4" w:space="0" w:color="auto"/>
              <w:bottom w:val="single" w:sz="4" w:space="0" w:color="auto"/>
            </w:tcBorders>
          </w:tcPr>
          <w:p w14:paraId="236E02F8" w14:textId="03C1C607" w:rsidR="004818F8" w:rsidRPr="00052BA4" w:rsidRDefault="004818F8" w:rsidP="00003FC0">
            <w:pPr>
              <w:spacing w:after="0"/>
              <w:cnfStyle w:val="000000000000" w:firstRow="0" w:lastRow="0" w:firstColumn="0" w:lastColumn="0" w:oddVBand="0" w:evenVBand="0" w:oddHBand="0" w:evenHBand="0" w:firstRowFirstColumn="0" w:firstRowLastColumn="0" w:lastRowFirstColumn="0" w:lastRowLastColumn="0"/>
              <w:rPr>
                <w:b/>
                <w:bCs/>
              </w:rPr>
            </w:pPr>
            <w:r w:rsidRPr="004818F8">
              <w:rPr>
                <w:rFonts w:ascii="Calibri" w:eastAsia="Calibri" w:hAnsi="Calibri" w:cs="Calibri"/>
              </w:rPr>
              <w:t>Time-to-Alert</w:t>
            </w:r>
          </w:p>
        </w:tc>
        <w:tc>
          <w:tcPr>
            <w:tcW w:w="6821" w:type="dxa"/>
            <w:tcBorders>
              <w:top w:val="single" w:sz="4" w:space="0" w:color="auto"/>
              <w:bottom w:val="single" w:sz="4" w:space="0" w:color="auto"/>
            </w:tcBorders>
          </w:tcPr>
          <w:p w14:paraId="4E7499D2" w14:textId="061B2277" w:rsidR="004818F8" w:rsidRDefault="004818F8" w:rsidP="00003FC0">
            <w:pPr>
              <w:spacing w:after="0"/>
              <w:ind w:left="1"/>
              <w:cnfStyle w:val="000000000000" w:firstRow="0" w:lastRow="0" w:firstColumn="0" w:lastColumn="0" w:oddVBand="0" w:evenVBand="0" w:oddHBand="0" w:evenHBand="0" w:firstRowFirstColumn="0" w:firstRowLastColumn="0" w:lastRowFirstColumn="0" w:lastRowLastColumn="0"/>
            </w:pPr>
            <w:r>
              <w:t>[0.5s]</w:t>
            </w:r>
          </w:p>
        </w:tc>
      </w:tr>
      <w:tr w:rsidR="004818F8" w:rsidRPr="00052BA4" w14:paraId="24B59CA5" w14:textId="77777777" w:rsidTr="00003FC0">
        <w:trPr>
          <w:cnfStyle w:val="000000100000" w:firstRow="0" w:lastRow="0" w:firstColumn="0" w:lastColumn="0" w:oddVBand="0" w:evenVBand="0" w:oddHBand="1" w:evenHBand="0" w:firstRowFirstColumn="0" w:firstRowLastColumn="0" w:lastRowFirstColumn="0" w:lastRowLastColumn="0"/>
          <w:trHeight w:val="711"/>
        </w:trPr>
        <w:tc>
          <w:tcPr>
            <w:cnfStyle w:val="001000000000" w:firstRow="0" w:lastRow="0" w:firstColumn="1" w:lastColumn="0" w:oddVBand="0" w:evenVBand="0" w:oddHBand="0" w:evenHBand="0" w:firstRowFirstColumn="0" w:firstRowLastColumn="0" w:lastRowFirstColumn="0" w:lastRowLastColumn="0"/>
            <w:tcW w:w="1256" w:type="dxa"/>
            <w:vMerge/>
            <w:tcBorders>
              <w:right w:val="single" w:sz="4" w:space="0" w:color="auto"/>
            </w:tcBorders>
          </w:tcPr>
          <w:p w14:paraId="62E73986" w14:textId="77777777" w:rsidR="004818F8" w:rsidRPr="004818F8" w:rsidRDefault="004818F8" w:rsidP="00003FC0">
            <w:pPr>
              <w:spacing w:after="0"/>
              <w:rPr>
                <w:rFonts w:ascii="Calibri" w:eastAsia="Calibri" w:hAnsi="Calibri" w:cs="Calibri"/>
              </w:rPr>
            </w:pPr>
          </w:p>
        </w:tc>
        <w:tc>
          <w:tcPr>
            <w:tcW w:w="1269" w:type="dxa"/>
            <w:tcBorders>
              <w:top w:val="single" w:sz="4" w:space="0" w:color="auto"/>
              <w:left w:val="single" w:sz="4" w:space="0" w:color="auto"/>
            </w:tcBorders>
          </w:tcPr>
          <w:p w14:paraId="5B96A3F8" w14:textId="38E5D0CA" w:rsidR="004818F8" w:rsidRPr="00052BA4" w:rsidRDefault="004818F8" w:rsidP="00003FC0">
            <w:pPr>
              <w:spacing w:after="0"/>
              <w:cnfStyle w:val="000000100000" w:firstRow="0" w:lastRow="0" w:firstColumn="0" w:lastColumn="0" w:oddVBand="0" w:evenVBand="0" w:oddHBand="1" w:evenHBand="0" w:firstRowFirstColumn="0" w:firstRowLastColumn="0" w:lastRowFirstColumn="0" w:lastRowLastColumn="0"/>
              <w:rPr>
                <w:b/>
                <w:bCs/>
              </w:rPr>
            </w:pPr>
            <w:r w:rsidRPr="004818F8">
              <w:t>Target Integrity Risk</w:t>
            </w:r>
          </w:p>
        </w:tc>
        <w:tc>
          <w:tcPr>
            <w:tcW w:w="6821" w:type="dxa"/>
            <w:tcBorders>
              <w:top w:val="single" w:sz="4" w:space="0" w:color="auto"/>
            </w:tcBorders>
          </w:tcPr>
          <w:p w14:paraId="3D1D3636" w14:textId="1F8580B7" w:rsidR="004818F8" w:rsidRDefault="004818F8" w:rsidP="00003FC0">
            <w:pPr>
              <w:spacing w:after="0"/>
              <w:ind w:left="1"/>
              <w:cnfStyle w:val="000000100000" w:firstRow="0" w:lastRow="0" w:firstColumn="0" w:lastColumn="0" w:oddVBand="0" w:evenVBand="0" w:oddHBand="1" w:evenHBand="0" w:firstRowFirstColumn="0" w:firstRowLastColumn="0" w:lastRowFirstColumn="0" w:lastRowLastColumn="0"/>
            </w:pPr>
            <w:r>
              <w:t>[0.01%]</w:t>
            </w:r>
          </w:p>
        </w:tc>
      </w:tr>
    </w:tbl>
    <w:p w14:paraId="765AA1F9" w14:textId="77777777" w:rsidR="00216365" w:rsidRDefault="00216365" w:rsidP="00503B7E">
      <w:pPr>
        <w:rPr>
          <w:lang w:eastAsia="en-US"/>
        </w:rPr>
      </w:pPr>
    </w:p>
    <w:sectPr w:rsidR="00216365" w:rsidSect="00B334AC">
      <w:footerReference w:type="default" r:id="rId20"/>
      <w:footnotePr>
        <w:numRestart w:val="eachSect"/>
      </w:footnotePr>
      <w:pgSz w:w="12240" w:h="15840"/>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AE0EE" w14:textId="77777777" w:rsidR="00C4622F" w:rsidRDefault="00C4622F" w:rsidP="00C70BD9">
      <w:pPr>
        <w:spacing w:after="0" w:line="240" w:lineRule="auto"/>
      </w:pPr>
      <w:r>
        <w:separator/>
      </w:r>
    </w:p>
  </w:endnote>
  <w:endnote w:type="continuationSeparator" w:id="0">
    <w:p w14:paraId="320E3809" w14:textId="77777777" w:rsidR="00C4622F" w:rsidRDefault="00C4622F" w:rsidP="00C7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763574"/>
      <w:docPartObj>
        <w:docPartGallery w:val="Page Numbers (Bottom of Page)"/>
        <w:docPartUnique/>
      </w:docPartObj>
    </w:sdtPr>
    <w:sdtEndPr>
      <w:rPr>
        <w:noProof/>
      </w:rPr>
    </w:sdtEndPr>
    <w:sdtContent>
      <w:p w14:paraId="245B55AF" w14:textId="26ABF9CE" w:rsidR="00181B19" w:rsidRDefault="00181B19">
        <w:pPr>
          <w:pStyle w:val="Footer"/>
        </w:pPr>
        <w:r>
          <w:fldChar w:fldCharType="begin"/>
        </w:r>
        <w:r>
          <w:instrText xml:space="preserve"> PAGE   \* MERGEFORMAT </w:instrText>
        </w:r>
        <w:r>
          <w:fldChar w:fldCharType="separate"/>
        </w:r>
        <w:r>
          <w:rPr>
            <w:noProof/>
          </w:rPr>
          <w:t>2</w:t>
        </w:r>
        <w:r>
          <w:rPr>
            <w:noProof/>
          </w:rPr>
          <w:fldChar w:fldCharType="end"/>
        </w:r>
      </w:p>
    </w:sdtContent>
  </w:sdt>
  <w:p w14:paraId="7ED4D429" w14:textId="77777777" w:rsidR="00181B19" w:rsidRDefault="00181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AC0CA" w14:textId="77777777" w:rsidR="00C4622F" w:rsidRDefault="00C4622F" w:rsidP="00C70BD9">
      <w:pPr>
        <w:spacing w:after="0" w:line="240" w:lineRule="auto"/>
      </w:pPr>
      <w:r>
        <w:separator/>
      </w:r>
    </w:p>
  </w:footnote>
  <w:footnote w:type="continuationSeparator" w:id="0">
    <w:p w14:paraId="05B15859" w14:textId="77777777" w:rsidR="00C4622F" w:rsidRDefault="00C4622F" w:rsidP="00C70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121A09"/>
    <w:multiLevelType w:val="hybridMultilevel"/>
    <w:tmpl w:val="011C0F8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63F0271"/>
    <w:multiLevelType w:val="multilevel"/>
    <w:tmpl w:val="263F027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0"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36A31"/>
    <w:multiLevelType w:val="hybridMultilevel"/>
    <w:tmpl w:val="5CA23182"/>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33E043A"/>
    <w:multiLevelType w:val="hybridMultilevel"/>
    <w:tmpl w:val="A7249F1C"/>
    <w:lvl w:ilvl="0" w:tplc="04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101397"/>
    <w:multiLevelType w:val="hybridMultilevel"/>
    <w:tmpl w:val="702CA8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3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5"/>
  </w:num>
  <w:num w:numId="3">
    <w:abstractNumId w:val="26"/>
  </w:num>
  <w:num w:numId="4">
    <w:abstractNumId w:val="3"/>
  </w:num>
  <w:num w:numId="5">
    <w:abstractNumId w:val="33"/>
  </w:num>
  <w:num w:numId="6">
    <w:abstractNumId w:val="5"/>
  </w:num>
  <w:num w:numId="7">
    <w:abstractNumId w:val="13"/>
  </w:num>
  <w:num w:numId="8">
    <w:abstractNumId w:val="32"/>
  </w:num>
  <w:num w:numId="9">
    <w:abstractNumId w:val="1"/>
  </w:num>
  <w:num w:numId="10">
    <w:abstractNumId w:val="14"/>
  </w:num>
  <w:num w:numId="11">
    <w:abstractNumId w:val="18"/>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2"/>
  </w:num>
  <w:num w:numId="16">
    <w:abstractNumId w:val="6"/>
  </w:num>
  <w:num w:numId="17">
    <w:abstractNumId w:val="4"/>
  </w:num>
  <w:num w:numId="18">
    <w:abstractNumId w:val="2"/>
  </w:num>
  <w:num w:numId="19">
    <w:abstractNumId w:val="30"/>
  </w:num>
  <w:num w:numId="20">
    <w:abstractNumId w:val="21"/>
  </w:num>
  <w:num w:numId="21">
    <w:abstractNumId w:val="12"/>
  </w:num>
  <w:num w:numId="22">
    <w:abstractNumId w:val="24"/>
  </w:num>
  <w:num w:numId="23">
    <w:abstractNumId w:val="16"/>
  </w:num>
  <w:num w:numId="24">
    <w:abstractNumId w:val="8"/>
  </w:num>
  <w:num w:numId="25">
    <w:abstractNumId w:val="19"/>
  </w:num>
  <w:num w:numId="26">
    <w:abstractNumId w:val="20"/>
  </w:num>
  <w:num w:numId="27">
    <w:abstractNumId w:val="31"/>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9"/>
  </w:num>
  <w:num w:numId="30">
    <w:abstractNumId w:val="10"/>
  </w:num>
  <w:num w:numId="31">
    <w:abstractNumId w:val="11"/>
  </w:num>
  <w:num w:numId="32">
    <w:abstractNumId w:val="7"/>
  </w:num>
  <w:num w:numId="33">
    <w:abstractNumId w:val="23"/>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rCoBQBrnOhv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F49"/>
    <w:rsid w:val="0001010E"/>
    <w:rsid w:val="000101D2"/>
    <w:rsid w:val="000103BD"/>
    <w:rsid w:val="0001046C"/>
    <w:rsid w:val="00010FCA"/>
    <w:rsid w:val="00011290"/>
    <w:rsid w:val="000118E0"/>
    <w:rsid w:val="0001190C"/>
    <w:rsid w:val="0001191D"/>
    <w:rsid w:val="00011984"/>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C3A"/>
    <w:rsid w:val="00015C84"/>
    <w:rsid w:val="00015E6D"/>
    <w:rsid w:val="000160A8"/>
    <w:rsid w:val="000163C8"/>
    <w:rsid w:val="00016663"/>
    <w:rsid w:val="0001675D"/>
    <w:rsid w:val="000167EB"/>
    <w:rsid w:val="00016838"/>
    <w:rsid w:val="000169FB"/>
    <w:rsid w:val="00016A17"/>
    <w:rsid w:val="00016C25"/>
    <w:rsid w:val="00016C3E"/>
    <w:rsid w:val="00016D8A"/>
    <w:rsid w:val="00016E0D"/>
    <w:rsid w:val="00017155"/>
    <w:rsid w:val="0001721A"/>
    <w:rsid w:val="00017264"/>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610"/>
    <w:rsid w:val="00030779"/>
    <w:rsid w:val="00030B2B"/>
    <w:rsid w:val="00030FDB"/>
    <w:rsid w:val="0003133B"/>
    <w:rsid w:val="00031496"/>
    <w:rsid w:val="000314F2"/>
    <w:rsid w:val="00032402"/>
    <w:rsid w:val="0003242C"/>
    <w:rsid w:val="0003250E"/>
    <w:rsid w:val="00032E4F"/>
    <w:rsid w:val="00032F80"/>
    <w:rsid w:val="00033036"/>
    <w:rsid w:val="00033394"/>
    <w:rsid w:val="00033E3F"/>
    <w:rsid w:val="00033E9C"/>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D1D"/>
    <w:rsid w:val="00037F76"/>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EED"/>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B33"/>
    <w:rsid w:val="00046D52"/>
    <w:rsid w:val="00046D79"/>
    <w:rsid w:val="000471A1"/>
    <w:rsid w:val="00047248"/>
    <w:rsid w:val="0004779F"/>
    <w:rsid w:val="000478CB"/>
    <w:rsid w:val="00047C0C"/>
    <w:rsid w:val="00047F0E"/>
    <w:rsid w:val="000502DD"/>
    <w:rsid w:val="00050E9D"/>
    <w:rsid w:val="00050F1B"/>
    <w:rsid w:val="000514EA"/>
    <w:rsid w:val="000515CC"/>
    <w:rsid w:val="00051747"/>
    <w:rsid w:val="000517E0"/>
    <w:rsid w:val="000519B6"/>
    <w:rsid w:val="000522B8"/>
    <w:rsid w:val="000522C3"/>
    <w:rsid w:val="000524D7"/>
    <w:rsid w:val="0005257B"/>
    <w:rsid w:val="000525D7"/>
    <w:rsid w:val="000529D0"/>
    <w:rsid w:val="00052A63"/>
    <w:rsid w:val="00052B2C"/>
    <w:rsid w:val="00052BA4"/>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369"/>
    <w:rsid w:val="0005746C"/>
    <w:rsid w:val="000577E2"/>
    <w:rsid w:val="00057869"/>
    <w:rsid w:val="00057AB2"/>
    <w:rsid w:val="00057FD4"/>
    <w:rsid w:val="000605EF"/>
    <w:rsid w:val="00060DEF"/>
    <w:rsid w:val="00060F86"/>
    <w:rsid w:val="00061002"/>
    <w:rsid w:val="0006129E"/>
    <w:rsid w:val="00061B45"/>
    <w:rsid w:val="00061B61"/>
    <w:rsid w:val="00061D2B"/>
    <w:rsid w:val="00061DA0"/>
    <w:rsid w:val="00061E10"/>
    <w:rsid w:val="00062197"/>
    <w:rsid w:val="00062926"/>
    <w:rsid w:val="00062DA4"/>
    <w:rsid w:val="000632AE"/>
    <w:rsid w:val="000633A2"/>
    <w:rsid w:val="000633A3"/>
    <w:rsid w:val="00063724"/>
    <w:rsid w:val="0006372C"/>
    <w:rsid w:val="00063A07"/>
    <w:rsid w:val="00063A0D"/>
    <w:rsid w:val="00063B2C"/>
    <w:rsid w:val="00064385"/>
    <w:rsid w:val="000648E4"/>
    <w:rsid w:val="000649B6"/>
    <w:rsid w:val="00064A60"/>
    <w:rsid w:val="00065164"/>
    <w:rsid w:val="00065296"/>
    <w:rsid w:val="000652AF"/>
    <w:rsid w:val="000654E0"/>
    <w:rsid w:val="00065827"/>
    <w:rsid w:val="000658AA"/>
    <w:rsid w:val="000659F7"/>
    <w:rsid w:val="00065AD0"/>
    <w:rsid w:val="00065C76"/>
    <w:rsid w:val="00065D06"/>
    <w:rsid w:val="00065FB5"/>
    <w:rsid w:val="00066137"/>
    <w:rsid w:val="000662C8"/>
    <w:rsid w:val="00066333"/>
    <w:rsid w:val="0006640A"/>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DD"/>
    <w:rsid w:val="000905E3"/>
    <w:rsid w:val="0009081A"/>
    <w:rsid w:val="000909BA"/>
    <w:rsid w:val="00090A89"/>
    <w:rsid w:val="00090E36"/>
    <w:rsid w:val="00091984"/>
    <w:rsid w:val="00091B89"/>
    <w:rsid w:val="00091C32"/>
    <w:rsid w:val="00091E5B"/>
    <w:rsid w:val="000920A6"/>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F86"/>
    <w:rsid w:val="000965C6"/>
    <w:rsid w:val="0009666B"/>
    <w:rsid w:val="00096A83"/>
    <w:rsid w:val="00096BDA"/>
    <w:rsid w:val="00096DE6"/>
    <w:rsid w:val="00096F69"/>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1F85"/>
    <w:rsid w:val="000A20AA"/>
    <w:rsid w:val="000A211F"/>
    <w:rsid w:val="000A25C3"/>
    <w:rsid w:val="000A26A1"/>
    <w:rsid w:val="000A2A8A"/>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0E2"/>
    <w:rsid w:val="000B631E"/>
    <w:rsid w:val="000B639E"/>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434"/>
    <w:rsid w:val="000C27CC"/>
    <w:rsid w:val="000C325A"/>
    <w:rsid w:val="000C3279"/>
    <w:rsid w:val="000C3EA3"/>
    <w:rsid w:val="000C3FA5"/>
    <w:rsid w:val="000C4057"/>
    <w:rsid w:val="000C41EE"/>
    <w:rsid w:val="000C423C"/>
    <w:rsid w:val="000C471B"/>
    <w:rsid w:val="000C4A06"/>
    <w:rsid w:val="000C4DB6"/>
    <w:rsid w:val="000C504B"/>
    <w:rsid w:val="000C5081"/>
    <w:rsid w:val="000C5131"/>
    <w:rsid w:val="000C513F"/>
    <w:rsid w:val="000C547E"/>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57A3"/>
    <w:rsid w:val="000D5D43"/>
    <w:rsid w:val="000D61B8"/>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1D"/>
    <w:rsid w:val="000E1F43"/>
    <w:rsid w:val="000E2180"/>
    <w:rsid w:val="000E25C9"/>
    <w:rsid w:val="000E25EF"/>
    <w:rsid w:val="000E2783"/>
    <w:rsid w:val="000E28E9"/>
    <w:rsid w:val="000E2900"/>
    <w:rsid w:val="000E30E1"/>
    <w:rsid w:val="000E34F7"/>
    <w:rsid w:val="000E3566"/>
    <w:rsid w:val="000E3880"/>
    <w:rsid w:val="000E3A74"/>
    <w:rsid w:val="000E3AD7"/>
    <w:rsid w:val="000E42FF"/>
    <w:rsid w:val="000E458E"/>
    <w:rsid w:val="000E46B2"/>
    <w:rsid w:val="000E4B15"/>
    <w:rsid w:val="000E4C83"/>
    <w:rsid w:val="000E4C97"/>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C"/>
    <w:rsid w:val="000F1D66"/>
    <w:rsid w:val="000F1E5F"/>
    <w:rsid w:val="000F2328"/>
    <w:rsid w:val="000F24A2"/>
    <w:rsid w:val="000F25A4"/>
    <w:rsid w:val="000F27D0"/>
    <w:rsid w:val="000F28A5"/>
    <w:rsid w:val="000F295E"/>
    <w:rsid w:val="000F2A29"/>
    <w:rsid w:val="000F2A87"/>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8C8"/>
    <w:rsid w:val="000F58EC"/>
    <w:rsid w:val="000F592E"/>
    <w:rsid w:val="000F59F7"/>
    <w:rsid w:val="000F627B"/>
    <w:rsid w:val="000F6491"/>
    <w:rsid w:val="000F69FA"/>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F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A76"/>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C4"/>
    <w:rsid w:val="00153770"/>
    <w:rsid w:val="0015390E"/>
    <w:rsid w:val="00153B77"/>
    <w:rsid w:val="00153C31"/>
    <w:rsid w:val="00153DA3"/>
    <w:rsid w:val="001548E5"/>
    <w:rsid w:val="00154AC1"/>
    <w:rsid w:val="00154B84"/>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637"/>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C"/>
    <w:rsid w:val="0018063E"/>
    <w:rsid w:val="00180D2A"/>
    <w:rsid w:val="00180DE1"/>
    <w:rsid w:val="001812C4"/>
    <w:rsid w:val="001812F0"/>
    <w:rsid w:val="0018147C"/>
    <w:rsid w:val="00181806"/>
    <w:rsid w:val="00181B19"/>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F97"/>
    <w:rsid w:val="001923AB"/>
    <w:rsid w:val="0019256D"/>
    <w:rsid w:val="0019288F"/>
    <w:rsid w:val="00193088"/>
    <w:rsid w:val="001934DA"/>
    <w:rsid w:val="00193666"/>
    <w:rsid w:val="00193925"/>
    <w:rsid w:val="001939FF"/>
    <w:rsid w:val="00193B17"/>
    <w:rsid w:val="00193F69"/>
    <w:rsid w:val="001941BE"/>
    <w:rsid w:val="00194665"/>
    <w:rsid w:val="00194998"/>
    <w:rsid w:val="001949C1"/>
    <w:rsid w:val="001949DD"/>
    <w:rsid w:val="00194A37"/>
    <w:rsid w:val="00194E57"/>
    <w:rsid w:val="0019507E"/>
    <w:rsid w:val="00195264"/>
    <w:rsid w:val="00195389"/>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837"/>
    <w:rsid w:val="001979F6"/>
    <w:rsid w:val="00197AD8"/>
    <w:rsid w:val="00197FE5"/>
    <w:rsid w:val="001A01A6"/>
    <w:rsid w:val="001A02CE"/>
    <w:rsid w:val="001A0301"/>
    <w:rsid w:val="001A047A"/>
    <w:rsid w:val="001A06EC"/>
    <w:rsid w:val="001A0BDA"/>
    <w:rsid w:val="001A198D"/>
    <w:rsid w:val="001A1C92"/>
    <w:rsid w:val="001A1D5A"/>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47"/>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8B"/>
    <w:rsid w:val="001B5F80"/>
    <w:rsid w:val="001B61A5"/>
    <w:rsid w:val="001B63EA"/>
    <w:rsid w:val="001B64AE"/>
    <w:rsid w:val="001B6791"/>
    <w:rsid w:val="001B6B4B"/>
    <w:rsid w:val="001B6BD4"/>
    <w:rsid w:val="001B6D26"/>
    <w:rsid w:val="001B6E68"/>
    <w:rsid w:val="001B6F2A"/>
    <w:rsid w:val="001B6F40"/>
    <w:rsid w:val="001B706B"/>
    <w:rsid w:val="001B7235"/>
    <w:rsid w:val="001B757A"/>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CCA"/>
    <w:rsid w:val="001D3EA1"/>
    <w:rsid w:val="001D41C6"/>
    <w:rsid w:val="001D4223"/>
    <w:rsid w:val="001D4878"/>
    <w:rsid w:val="001D5214"/>
    <w:rsid w:val="001D5AD8"/>
    <w:rsid w:val="001D5CFE"/>
    <w:rsid w:val="001D5E96"/>
    <w:rsid w:val="001D5EFB"/>
    <w:rsid w:val="001D5F29"/>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AD3"/>
    <w:rsid w:val="001E2C97"/>
    <w:rsid w:val="001E2CB8"/>
    <w:rsid w:val="001E2D1D"/>
    <w:rsid w:val="001E301F"/>
    <w:rsid w:val="001E314A"/>
    <w:rsid w:val="001E323E"/>
    <w:rsid w:val="001E3452"/>
    <w:rsid w:val="001E34EB"/>
    <w:rsid w:val="001E351E"/>
    <w:rsid w:val="001E3AF0"/>
    <w:rsid w:val="001E3B7F"/>
    <w:rsid w:val="001E40F3"/>
    <w:rsid w:val="001E44DA"/>
    <w:rsid w:val="001E45F3"/>
    <w:rsid w:val="001E4AC2"/>
    <w:rsid w:val="001E4BC6"/>
    <w:rsid w:val="001E4EB9"/>
    <w:rsid w:val="001E4FCA"/>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3FD"/>
    <w:rsid w:val="00204C5A"/>
    <w:rsid w:val="00204CF1"/>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6F70"/>
    <w:rsid w:val="00207393"/>
    <w:rsid w:val="00207691"/>
    <w:rsid w:val="0020791D"/>
    <w:rsid w:val="00207FD4"/>
    <w:rsid w:val="002103CB"/>
    <w:rsid w:val="002103FD"/>
    <w:rsid w:val="00210462"/>
    <w:rsid w:val="0021072A"/>
    <w:rsid w:val="002109D7"/>
    <w:rsid w:val="00210B42"/>
    <w:rsid w:val="0021117E"/>
    <w:rsid w:val="002111CF"/>
    <w:rsid w:val="0021142A"/>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2C6"/>
    <w:rsid w:val="00216365"/>
    <w:rsid w:val="002163F6"/>
    <w:rsid w:val="00216DA2"/>
    <w:rsid w:val="00216E2F"/>
    <w:rsid w:val="00217058"/>
    <w:rsid w:val="0021718E"/>
    <w:rsid w:val="002173B9"/>
    <w:rsid w:val="002179F2"/>
    <w:rsid w:val="00217A52"/>
    <w:rsid w:val="00217BC5"/>
    <w:rsid w:val="00217D5C"/>
    <w:rsid w:val="00217FDD"/>
    <w:rsid w:val="002202E0"/>
    <w:rsid w:val="0022086D"/>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88"/>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814"/>
    <w:rsid w:val="00232A41"/>
    <w:rsid w:val="00232A70"/>
    <w:rsid w:val="00232D5D"/>
    <w:rsid w:val="00232EF6"/>
    <w:rsid w:val="00233315"/>
    <w:rsid w:val="0023336E"/>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6A0"/>
    <w:rsid w:val="00237CAF"/>
    <w:rsid w:val="00237E46"/>
    <w:rsid w:val="002400A7"/>
    <w:rsid w:val="0024036F"/>
    <w:rsid w:val="0024068E"/>
    <w:rsid w:val="00240B84"/>
    <w:rsid w:val="00240CE1"/>
    <w:rsid w:val="00240D0D"/>
    <w:rsid w:val="00240D2F"/>
    <w:rsid w:val="00241098"/>
    <w:rsid w:val="002410F0"/>
    <w:rsid w:val="00241141"/>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02B"/>
    <w:rsid w:val="00246349"/>
    <w:rsid w:val="002468F1"/>
    <w:rsid w:val="002469C5"/>
    <w:rsid w:val="00246E1D"/>
    <w:rsid w:val="00247115"/>
    <w:rsid w:val="002472B4"/>
    <w:rsid w:val="00247CE1"/>
    <w:rsid w:val="00247FD5"/>
    <w:rsid w:val="002500E7"/>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DC"/>
    <w:rsid w:val="002643F4"/>
    <w:rsid w:val="0026481E"/>
    <w:rsid w:val="00264844"/>
    <w:rsid w:val="00264AEB"/>
    <w:rsid w:val="00264B68"/>
    <w:rsid w:val="00264E24"/>
    <w:rsid w:val="00264FC7"/>
    <w:rsid w:val="00265392"/>
    <w:rsid w:val="002653A6"/>
    <w:rsid w:val="00265C2D"/>
    <w:rsid w:val="002660F8"/>
    <w:rsid w:val="002661B0"/>
    <w:rsid w:val="00266340"/>
    <w:rsid w:val="0026648C"/>
    <w:rsid w:val="002664C8"/>
    <w:rsid w:val="00266753"/>
    <w:rsid w:val="002668A1"/>
    <w:rsid w:val="002670D0"/>
    <w:rsid w:val="002673B6"/>
    <w:rsid w:val="0026769A"/>
    <w:rsid w:val="00267740"/>
    <w:rsid w:val="00267836"/>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894"/>
    <w:rsid w:val="00285BD3"/>
    <w:rsid w:val="00285DB9"/>
    <w:rsid w:val="002860E0"/>
    <w:rsid w:val="00286458"/>
    <w:rsid w:val="00286470"/>
    <w:rsid w:val="00286594"/>
    <w:rsid w:val="00286797"/>
    <w:rsid w:val="002867E0"/>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D6A"/>
    <w:rsid w:val="00290E5E"/>
    <w:rsid w:val="00290F8E"/>
    <w:rsid w:val="00291293"/>
    <w:rsid w:val="002912D1"/>
    <w:rsid w:val="0029163C"/>
    <w:rsid w:val="00291735"/>
    <w:rsid w:val="00291943"/>
    <w:rsid w:val="00291BFC"/>
    <w:rsid w:val="00291C8A"/>
    <w:rsid w:val="00291CEE"/>
    <w:rsid w:val="00291E47"/>
    <w:rsid w:val="00291F3E"/>
    <w:rsid w:val="002922A6"/>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A76"/>
    <w:rsid w:val="00294DF8"/>
    <w:rsid w:val="00295065"/>
    <w:rsid w:val="002953AE"/>
    <w:rsid w:val="0029541F"/>
    <w:rsid w:val="00295691"/>
    <w:rsid w:val="00295737"/>
    <w:rsid w:val="002958BA"/>
    <w:rsid w:val="00295BD3"/>
    <w:rsid w:val="00295DDE"/>
    <w:rsid w:val="00295E6B"/>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B7"/>
    <w:rsid w:val="002A6C72"/>
    <w:rsid w:val="002A6D0B"/>
    <w:rsid w:val="002A7CC1"/>
    <w:rsid w:val="002A7F35"/>
    <w:rsid w:val="002B0133"/>
    <w:rsid w:val="002B014D"/>
    <w:rsid w:val="002B042D"/>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230"/>
    <w:rsid w:val="002D35C2"/>
    <w:rsid w:val="002D3AAF"/>
    <w:rsid w:val="002D3C82"/>
    <w:rsid w:val="002D4081"/>
    <w:rsid w:val="002D42D5"/>
    <w:rsid w:val="002D4471"/>
    <w:rsid w:val="002D4739"/>
    <w:rsid w:val="002D476E"/>
    <w:rsid w:val="002D47C0"/>
    <w:rsid w:val="002D47F5"/>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D4E"/>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F66"/>
    <w:rsid w:val="002F10AE"/>
    <w:rsid w:val="002F113A"/>
    <w:rsid w:val="002F1699"/>
    <w:rsid w:val="002F1AF9"/>
    <w:rsid w:val="002F1B72"/>
    <w:rsid w:val="002F1C58"/>
    <w:rsid w:val="002F1E19"/>
    <w:rsid w:val="002F200F"/>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118"/>
    <w:rsid w:val="002F7854"/>
    <w:rsid w:val="002F7987"/>
    <w:rsid w:val="002F7B53"/>
    <w:rsid w:val="002F7F18"/>
    <w:rsid w:val="003000CB"/>
    <w:rsid w:val="003001FD"/>
    <w:rsid w:val="003003E4"/>
    <w:rsid w:val="003004B4"/>
    <w:rsid w:val="00300739"/>
    <w:rsid w:val="00300D42"/>
    <w:rsid w:val="00300FF3"/>
    <w:rsid w:val="00301AF7"/>
    <w:rsid w:val="00301B81"/>
    <w:rsid w:val="00301C17"/>
    <w:rsid w:val="00301C1D"/>
    <w:rsid w:val="00302062"/>
    <w:rsid w:val="00302691"/>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BDC"/>
    <w:rsid w:val="003051A3"/>
    <w:rsid w:val="00305333"/>
    <w:rsid w:val="00305392"/>
    <w:rsid w:val="003053D2"/>
    <w:rsid w:val="003054A1"/>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A07"/>
    <w:rsid w:val="00312CC0"/>
    <w:rsid w:val="00312CF5"/>
    <w:rsid w:val="00312F21"/>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AAC"/>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DA"/>
    <w:rsid w:val="00327D57"/>
    <w:rsid w:val="00327F13"/>
    <w:rsid w:val="00330123"/>
    <w:rsid w:val="00330133"/>
    <w:rsid w:val="00330225"/>
    <w:rsid w:val="003305FE"/>
    <w:rsid w:val="003306B1"/>
    <w:rsid w:val="0033070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41E"/>
    <w:rsid w:val="003335BB"/>
    <w:rsid w:val="00333811"/>
    <w:rsid w:val="003338F0"/>
    <w:rsid w:val="00333B49"/>
    <w:rsid w:val="00333C6D"/>
    <w:rsid w:val="00333FC1"/>
    <w:rsid w:val="00334B4F"/>
    <w:rsid w:val="00334D40"/>
    <w:rsid w:val="00334E05"/>
    <w:rsid w:val="00334EEE"/>
    <w:rsid w:val="003354F7"/>
    <w:rsid w:val="00335670"/>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A5E"/>
    <w:rsid w:val="00343EB1"/>
    <w:rsid w:val="00344606"/>
    <w:rsid w:val="003446BF"/>
    <w:rsid w:val="003447E7"/>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69E"/>
    <w:rsid w:val="0035186E"/>
    <w:rsid w:val="003518EA"/>
    <w:rsid w:val="00351AB1"/>
    <w:rsid w:val="00351BA3"/>
    <w:rsid w:val="00351BAD"/>
    <w:rsid w:val="00351F65"/>
    <w:rsid w:val="0035204D"/>
    <w:rsid w:val="003526FE"/>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926"/>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86C"/>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BD6"/>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2E4"/>
    <w:rsid w:val="003B5670"/>
    <w:rsid w:val="003B5766"/>
    <w:rsid w:val="003B57FE"/>
    <w:rsid w:val="003B582F"/>
    <w:rsid w:val="003B58E0"/>
    <w:rsid w:val="003B5C61"/>
    <w:rsid w:val="003B60D0"/>
    <w:rsid w:val="003B62AA"/>
    <w:rsid w:val="003B62BC"/>
    <w:rsid w:val="003B6937"/>
    <w:rsid w:val="003B6C53"/>
    <w:rsid w:val="003B7419"/>
    <w:rsid w:val="003B747E"/>
    <w:rsid w:val="003B7E85"/>
    <w:rsid w:val="003B7F17"/>
    <w:rsid w:val="003C0269"/>
    <w:rsid w:val="003C0362"/>
    <w:rsid w:val="003C050E"/>
    <w:rsid w:val="003C0582"/>
    <w:rsid w:val="003C05BE"/>
    <w:rsid w:val="003C0BC3"/>
    <w:rsid w:val="003C1159"/>
    <w:rsid w:val="003C128C"/>
    <w:rsid w:val="003C1493"/>
    <w:rsid w:val="003C15AB"/>
    <w:rsid w:val="003C1A76"/>
    <w:rsid w:val="003C1EF5"/>
    <w:rsid w:val="003C2094"/>
    <w:rsid w:val="003C2726"/>
    <w:rsid w:val="003C27C6"/>
    <w:rsid w:val="003C285F"/>
    <w:rsid w:val="003C2963"/>
    <w:rsid w:val="003C2C90"/>
    <w:rsid w:val="003C2E6D"/>
    <w:rsid w:val="003C2F9F"/>
    <w:rsid w:val="003C30AC"/>
    <w:rsid w:val="003C30C8"/>
    <w:rsid w:val="003C3801"/>
    <w:rsid w:val="003C39BE"/>
    <w:rsid w:val="003C3D53"/>
    <w:rsid w:val="003C3E9A"/>
    <w:rsid w:val="003C3FE5"/>
    <w:rsid w:val="003C4C9C"/>
    <w:rsid w:val="003C4E49"/>
    <w:rsid w:val="003C5175"/>
    <w:rsid w:val="003C51EC"/>
    <w:rsid w:val="003C55C1"/>
    <w:rsid w:val="003C57D4"/>
    <w:rsid w:val="003C59DD"/>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526"/>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1E"/>
    <w:rsid w:val="003E6793"/>
    <w:rsid w:val="003E68E0"/>
    <w:rsid w:val="003E69C9"/>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23"/>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C84"/>
    <w:rsid w:val="003F3F1B"/>
    <w:rsid w:val="003F4161"/>
    <w:rsid w:val="003F426D"/>
    <w:rsid w:val="003F45B2"/>
    <w:rsid w:val="003F4600"/>
    <w:rsid w:val="003F47F8"/>
    <w:rsid w:val="003F4B43"/>
    <w:rsid w:val="003F4C93"/>
    <w:rsid w:val="003F4CB9"/>
    <w:rsid w:val="003F5076"/>
    <w:rsid w:val="003F54EC"/>
    <w:rsid w:val="003F5A3D"/>
    <w:rsid w:val="003F5A84"/>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D32"/>
    <w:rsid w:val="003F7DCC"/>
    <w:rsid w:val="003F7F08"/>
    <w:rsid w:val="004002D1"/>
    <w:rsid w:val="0040059C"/>
    <w:rsid w:val="004007EE"/>
    <w:rsid w:val="00400CFA"/>
    <w:rsid w:val="00400DCA"/>
    <w:rsid w:val="00401190"/>
    <w:rsid w:val="00401271"/>
    <w:rsid w:val="00401285"/>
    <w:rsid w:val="004014E0"/>
    <w:rsid w:val="00401651"/>
    <w:rsid w:val="004017A6"/>
    <w:rsid w:val="00401C94"/>
    <w:rsid w:val="0040214E"/>
    <w:rsid w:val="00402213"/>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9DF"/>
    <w:rsid w:val="00404A1D"/>
    <w:rsid w:val="00404B76"/>
    <w:rsid w:val="00404BCC"/>
    <w:rsid w:val="00404DA5"/>
    <w:rsid w:val="0040501D"/>
    <w:rsid w:val="004051BB"/>
    <w:rsid w:val="004052E1"/>
    <w:rsid w:val="004058BF"/>
    <w:rsid w:val="0040593F"/>
    <w:rsid w:val="00405AC0"/>
    <w:rsid w:val="00405AF8"/>
    <w:rsid w:val="00405D8D"/>
    <w:rsid w:val="00405DBE"/>
    <w:rsid w:val="00405F5F"/>
    <w:rsid w:val="004065BA"/>
    <w:rsid w:val="00406646"/>
    <w:rsid w:val="0040686E"/>
    <w:rsid w:val="00406A30"/>
    <w:rsid w:val="00406E93"/>
    <w:rsid w:val="004072DB"/>
    <w:rsid w:val="0040731A"/>
    <w:rsid w:val="00407322"/>
    <w:rsid w:val="00407CEE"/>
    <w:rsid w:val="00407F32"/>
    <w:rsid w:val="00410299"/>
    <w:rsid w:val="004105F8"/>
    <w:rsid w:val="00410662"/>
    <w:rsid w:val="00410A22"/>
    <w:rsid w:val="00410A27"/>
    <w:rsid w:val="00410A54"/>
    <w:rsid w:val="00410AC2"/>
    <w:rsid w:val="00410B46"/>
    <w:rsid w:val="00410B6E"/>
    <w:rsid w:val="00410E5A"/>
    <w:rsid w:val="004110BB"/>
    <w:rsid w:val="0041154B"/>
    <w:rsid w:val="004115D1"/>
    <w:rsid w:val="00411C30"/>
    <w:rsid w:val="00412873"/>
    <w:rsid w:val="00412A3A"/>
    <w:rsid w:val="00412BD5"/>
    <w:rsid w:val="004131A8"/>
    <w:rsid w:val="004131C1"/>
    <w:rsid w:val="00413297"/>
    <w:rsid w:val="00413661"/>
    <w:rsid w:val="00413BC0"/>
    <w:rsid w:val="00413CA5"/>
    <w:rsid w:val="00413D1F"/>
    <w:rsid w:val="00413E90"/>
    <w:rsid w:val="004143FE"/>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F"/>
    <w:rsid w:val="00422547"/>
    <w:rsid w:val="0042270A"/>
    <w:rsid w:val="004228E4"/>
    <w:rsid w:val="00422CBD"/>
    <w:rsid w:val="00423402"/>
    <w:rsid w:val="0042342D"/>
    <w:rsid w:val="00423784"/>
    <w:rsid w:val="00424553"/>
    <w:rsid w:val="00424A60"/>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C95"/>
    <w:rsid w:val="00432D1E"/>
    <w:rsid w:val="004333C4"/>
    <w:rsid w:val="0043361A"/>
    <w:rsid w:val="004338CA"/>
    <w:rsid w:val="00433B53"/>
    <w:rsid w:val="00433BCC"/>
    <w:rsid w:val="004342C2"/>
    <w:rsid w:val="004342C9"/>
    <w:rsid w:val="00434515"/>
    <w:rsid w:val="004345D7"/>
    <w:rsid w:val="004345E4"/>
    <w:rsid w:val="00434603"/>
    <w:rsid w:val="004346A4"/>
    <w:rsid w:val="0043487D"/>
    <w:rsid w:val="00434914"/>
    <w:rsid w:val="004349F2"/>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E02"/>
    <w:rsid w:val="0044124A"/>
    <w:rsid w:val="00441335"/>
    <w:rsid w:val="00441744"/>
    <w:rsid w:val="00441D03"/>
    <w:rsid w:val="004420EC"/>
    <w:rsid w:val="00442A07"/>
    <w:rsid w:val="00442C3E"/>
    <w:rsid w:val="00442C5C"/>
    <w:rsid w:val="00442D73"/>
    <w:rsid w:val="004430AD"/>
    <w:rsid w:val="004430BF"/>
    <w:rsid w:val="00443188"/>
    <w:rsid w:val="004437FD"/>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5E23"/>
    <w:rsid w:val="004561AB"/>
    <w:rsid w:val="00456610"/>
    <w:rsid w:val="0045667D"/>
    <w:rsid w:val="004566A0"/>
    <w:rsid w:val="00456819"/>
    <w:rsid w:val="004568D5"/>
    <w:rsid w:val="00456BF9"/>
    <w:rsid w:val="004570C8"/>
    <w:rsid w:val="00457503"/>
    <w:rsid w:val="00457653"/>
    <w:rsid w:val="00457905"/>
    <w:rsid w:val="00457965"/>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FF8"/>
    <w:rsid w:val="00463177"/>
    <w:rsid w:val="0046317F"/>
    <w:rsid w:val="0046357B"/>
    <w:rsid w:val="0046385F"/>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4C5"/>
    <w:rsid w:val="004737C3"/>
    <w:rsid w:val="00473E7D"/>
    <w:rsid w:val="00473F13"/>
    <w:rsid w:val="00473F41"/>
    <w:rsid w:val="00473FEA"/>
    <w:rsid w:val="004741B0"/>
    <w:rsid w:val="004745C2"/>
    <w:rsid w:val="00474998"/>
    <w:rsid w:val="004749E9"/>
    <w:rsid w:val="00474A11"/>
    <w:rsid w:val="00474D8C"/>
    <w:rsid w:val="00474F59"/>
    <w:rsid w:val="004750A0"/>
    <w:rsid w:val="004752B0"/>
    <w:rsid w:val="0047548A"/>
    <w:rsid w:val="0047549E"/>
    <w:rsid w:val="00475B3E"/>
    <w:rsid w:val="00475D82"/>
    <w:rsid w:val="00475E97"/>
    <w:rsid w:val="00476456"/>
    <w:rsid w:val="00476471"/>
    <w:rsid w:val="004765E1"/>
    <w:rsid w:val="004767DF"/>
    <w:rsid w:val="00476984"/>
    <w:rsid w:val="00476A4E"/>
    <w:rsid w:val="0047753A"/>
    <w:rsid w:val="0047757F"/>
    <w:rsid w:val="00477748"/>
    <w:rsid w:val="00477761"/>
    <w:rsid w:val="00477E95"/>
    <w:rsid w:val="00477FF4"/>
    <w:rsid w:val="00480165"/>
    <w:rsid w:val="004801BA"/>
    <w:rsid w:val="0048023E"/>
    <w:rsid w:val="00480594"/>
    <w:rsid w:val="004805BE"/>
    <w:rsid w:val="00480732"/>
    <w:rsid w:val="004809D0"/>
    <w:rsid w:val="00480CC3"/>
    <w:rsid w:val="00481812"/>
    <w:rsid w:val="004818B4"/>
    <w:rsid w:val="004818F8"/>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C11"/>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B58"/>
    <w:rsid w:val="004B5F16"/>
    <w:rsid w:val="004B62AE"/>
    <w:rsid w:val="004B63F3"/>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962"/>
    <w:rsid w:val="004C3CF8"/>
    <w:rsid w:val="004C3D02"/>
    <w:rsid w:val="004C4140"/>
    <w:rsid w:val="004C4379"/>
    <w:rsid w:val="004C46FD"/>
    <w:rsid w:val="004C478E"/>
    <w:rsid w:val="004C4A37"/>
    <w:rsid w:val="004C5087"/>
    <w:rsid w:val="004C51AA"/>
    <w:rsid w:val="004C52B4"/>
    <w:rsid w:val="004C5470"/>
    <w:rsid w:val="004C5B63"/>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4B1"/>
    <w:rsid w:val="004D3619"/>
    <w:rsid w:val="004D3A55"/>
    <w:rsid w:val="004D3D81"/>
    <w:rsid w:val="004D40DA"/>
    <w:rsid w:val="004D4122"/>
    <w:rsid w:val="004D4950"/>
    <w:rsid w:val="004D4A44"/>
    <w:rsid w:val="004D4A7C"/>
    <w:rsid w:val="004D4D5A"/>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8A"/>
    <w:rsid w:val="004F10F7"/>
    <w:rsid w:val="004F1587"/>
    <w:rsid w:val="004F159E"/>
    <w:rsid w:val="004F1783"/>
    <w:rsid w:val="004F188F"/>
    <w:rsid w:val="004F19B8"/>
    <w:rsid w:val="004F1D1C"/>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3F17"/>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AA6"/>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B7E"/>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6CF"/>
    <w:rsid w:val="005077BB"/>
    <w:rsid w:val="005077ED"/>
    <w:rsid w:val="00507BAD"/>
    <w:rsid w:val="00510175"/>
    <w:rsid w:val="00510282"/>
    <w:rsid w:val="005109CE"/>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90"/>
    <w:rsid w:val="00520B67"/>
    <w:rsid w:val="00520B96"/>
    <w:rsid w:val="00520F8F"/>
    <w:rsid w:val="00521417"/>
    <w:rsid w:val="00521B5A"/>
    <w:rsid w:val="00521BCB"/>
    <w:rsid w:val="00521E12"/>
    <w:rsid w:val="00521EE9"/>
    <w:rsid w:val="00522155"/>
    <w:rsid w:val="0052216A"/>
    <w:rsid w:val="005225F8"/>
    <w:rsid w:val="00522714"/>
    <w:rsid w:val="005227F7"/>
    <w:rsid w:val="005227F8"/>
    <w:rsid w:val="00522B0F"/>
    <w:rsid w:val="00522F38"/>
    <w:rsid w:val="00523E61"/>
    <w:rsid w:val="00524291"/>
    <w:rsid w:val="00524320"/>
    <w:rsid w:val="0052488B"/>
    <w:rsid w:val="00524C99"/>
    <w:rsid w:val="005254D8"/>
    <w:rsid w:val="00525C93"/>
    <w:rsid w:val="00525F0B"/>
    <w:rsid w:val="0052606B"/>
    <w:rsid w:val="00526214"/>
    <w:rsid w:val="005263CD"/>
    <w:rsid w:val="00526706"/>
    <w:rsid w:val="005268EA"/>
    <w:rsid w:val="005272E9"/>
    <w:rsid w:val="0052755A"/>
    <w:rsid w:val="00527698"/>
    <w:rsid w:val="00527CB0"/>
    <w:rsid w:val="00530264"/>
    <w:rsid w:val="0053086D"/>
    <w:rsid w:val="00530BFA"/>
    <w:rsid w:val="00530C7A"/>
    <w:rsid w:val="005310A1"/>
    <w:rsid w:val="00531109"/>
    <w:rsid w:val="00531622"/>
    <w:rsid w:val="00531768"/>
    <w:rsid w:val="005318DD"/>
    <w:rsid w:val="00531BED"/>
    <w:rsid w:val="00531C2C"/>
    <w:rsid w:val="00531D1C"/>
    <w:rsid w:val="00531EB7"/>
    <w:rsid w:val="005322D6"/>
    <w:rsid w:val="0053237F"/>
    <w:rsid w:val="00532719"/>
    <w:rsid w:val="00532D35"/>
    <w:rsid w:val="0053303C"/>
    <w:rsid w:val="005334B5"/>
    <w:rsid w:val="005335CC"/>
    <w:rsid w:val="0053366B"/>
    <w:rsid w:val="00533AB4"/>
    <w:rsid w:val="00533BD5"/>
    <w:rsid w:val="00533D4F"/>
    <w:rsid w:val="00533FE0"/>
    <w:rsid w:val="00534197"/>
    <w:rsid w:val="005341F0"/>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73"/>
    <w:rsid w:val="00563B9D"/>
    <w:rsid w:val="00563DC3"/>
    <w:rsid w:val="00563E44"/>
    <w:rsid w:val="005641AA"/>
    <w:rsid w:val="00564407"/>
    <w:rsid w:val="00564486"/>
    <w:rsid w:val="005644B0"/>
    <w:rsid w:val="00564C6D"/>
    <w:rsid w:val="00564D64"/>
    <w:rsid w:val="00565019"/>
    <w:rsid w:val="0056514B"/>
    <w:rsid w:val="005651D5"/>
    <w:rsid w:val="005654A1"/>
    <w:rsid w:val="005655E4"/>
    <w:rsid w:val="005658C9"/>
    <w:rsid w:val="00565BD6"/>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240"/>
    <w:rsid w:val="005764E7"/>
    <w:rsid w:val="00576DB0"/>
    <w:rsid w:val="00576DDB"/>
    <w:rsid w:val="00577666"/>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563"/>
    <w:rsid w:val="0058201E"/>
    <w:rsid w:val="00582166"/>
    <w:rsid w:val="005821BF"/>
    <w:rsid w:val="0058244E"/>
    <w:rsid w:val="00582485"/>
    <w:rsid w:val="005824FE"/>
    <w:rsid w:val="0058267C"/>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D55"/>
    <w:rsid w:val="00591DE5"/>
    <w:rsid w:val="00591F1B"/>
    <w:rsid w:val="00592159"/>
    <w:rsid w:val="0059216A"/>
    <w:rsid w:val="005924D8"/>
    <w:rsid w:val="005925ED"/>
    <w:rsid w:val="00592602"/>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300F"/>
    <w:rsid w:val="005B308E"/>
    <w:rsid w:val="005B3A17"/>
    <w:rsid w:val="005B3E63"/>
    <w:rsid w:val="005B3FA1"/>
    <w:rsid w:val="005B419C"/>
    <w:rsid w:val="005B41D6"/>
    <w:rsid w:val="005B426F"/>
    <w:rsid w:val="005B45DC"/>
    <w:rsid w:val="005B466A"/>
    <w:rsid w:val="005B4678"/>
    <w:rsid w:val="005B49B3"/>
    <w:rsid w:val="005B4AB5"/>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248"/>
    <w:rsid w:val="005C052B"/>
    <w:rsid w:val="005C0BA2"/>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0CB4"/>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12AE"/>
    <w:rsid w:val="005E1438"/>
    <w:rsid w:val="005E1489"/>
    <w:rsid w:val="005E1A3A"/>
    <w:rsid w:val="005E1C03"/>
    <w:rsid w:val="005E1F8E"/>
    <w:rsid w:val="005E2012"/>
    <w:rsid w:val="005E2405"/>
    <w:rsid w:val="005E246B"/>
    <w:rsid w:val="005E2574"/>
    <w:rsid w:val="005E25AC"/>
    <w:rsid w:val="005E25E9"/>
    <w:rsid w:val="005E27FD"/>
    <w:rsid w:val="005E29EA"/>
    <w:rsid w:val="005E2D7A"/>
    <w:rsid w:val="005E2DC6"/>
    <w:rsid w:val="005E33B0"/>
    <w:rsid w:val="005E3431"/>
    <w:rsid w:val="005E358D"/>
    <w:rsid w:val="005E3FF6"/>
    <w:rsid w:val="005E47CE"/>
    <w:rsid w:val="005E47EB"/>
    <w:rsid w:val="005E4803"/>
    <w:rsid w:val="005E4DEF"/>
    <w:rsid w:val="005E4F1B"/>
    <w:rsid w:val="005E4F51"/>
    <w:rsid w:val="005E52A1"/>
    <w:rsid w:val="005E557A"/>
    <w:rsid w:val="005E57AE"/>
    <w:rsid w:val="005E5B15"/>
    <w:rsid w:val="005E5E02"/>
    <w:rsid w:val="005E5F25"/>
    <w:rsid w:val="005E6040"/>
    <w:rsid w:val="005E6085"/>
    <w:rsid w:val="005E64BC"/>
    <w:rsid w:val="005E650D"/>
    <w:rsid w:val="005E659E"/>
    <w:rsid w:val="005E6811"/>
    <w:rsid w:val="005E68C2"/>
    <w:rsid w:val="005E6B33"/>
    <w:rsid w:val="005E6EF9"/>
    <w:rsid w:val="005E70C6"/>
    <w:rsid w:val="005E75B7"/>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1E9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5A3"/>
    <w:rsid w:val="0060678E"/>
    <w:rsid w:val="00606A61"/>
    <w:rsid w:val="00606BF8"/>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4DF9"/>
    <w:rsid w:val="00615316"/>
    <w:rsid w:val="00615361"/>
    <w:rsid w:val="00615858"/>
    <w:rsid w:val="00615897"/>
    <w:rsid w:val="00615950"/>
    <w:rsid w:val="00615B26"/>
    <w:rsid w:val="006160E7"/>
    <w:rsid w:val="00616324"/>
    <w:rsid w:val="006163C8"/>
    <w:rsid w:val="006164B7"/>
    <w:rsid w:val="006167C0"/>
    <w:rsid w:val="006167D1"/>
    <w:rsid w:val="00616DB6"/>
    <w:rsid w:val="0061714C"/>
    <w:rsid w:val="006175A9"/>
    <w:rsid w:val="006179A6"/>
    <w:rsid w:val="00617A6E"/>
    <w:rsid w:val="00617B76"/>
    <w:rsid w:val="00617D7F"/>
    <w:rsid w:val="00617EC8"/>
    <w:rsid w:val="00617F51"/>
    <w:rsid w:val="00620118"/>
    <w:rsid w:val="0062036C"/>
    <w:rsid w:val="006203F1"/>
    <w:rsid w:val="00620611"/>
    <w:rsid w:val="00620C29"/>
    <w:rsid w:val="00620E0B"/>
    <w:rsid w:val="00620E21"/>
    <w:rsid w:val="00621243"/>
    <w:rsid w:val="0062126A"/>
    <w:rsid w:val="0062145D"/>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887"/>
    <w:rsid w:val="00623920"/>
    <w:rsid w:val="00623BB6"/>
    <w:rsid w:val="006243ED"/>
    <w:rsid w:val="00624621"/>
    <w:rsid w:val="00624988"/>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6FC"/>
    <w:rsid w:val="00631911"/>
    <w:rsid w:val="006319ED"/>
    <w:rsid w:val="00631F33"/>
    <w:rsid w:val="00631FDF"/>
    <w:rsid w:val="00632836"/>
    <w:rsid w:val="00632C28"/>
    <w:rsid w:val="00632F29"/>
    <w:rsid w:val="00633157"/>
    <w:rsid w:val="006333F9"/>
    <w:rsid w:val="0063347A"/>
    <w:rsid w:val="00633C89"/>
    <w:rsid w:val="00633CF9"/>
    <w:rsid w:val="00633ECC"/>
    <w:rsid w:val="0063428C"/>
    <w:rsid w:val="00634419"/>
    <w:rsid w:val="006344B2"/>
    <w:rsid w:val="00634672"/>
    <w:rsid w:val="00634758"/>
    <w:rsid w:val="00634857"/>
    <w:rsid w:val="00634890"/>
    <w:rsid w:val="0063495D"/>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B9"/>
    <w:rsid w:val="00657A14"/>
    <w:rsid w:val="00657A7C"/>
    <w:rsid w:val="00657DBF"/>
    <w:rsid w:val="00657EDA"/>
    <w:rsid w:val="006604B8"/>
    <w:rsid w:val="00660822"/>
    <w:rsid w:val="0066085A"/>
    <w:rsid w:val="00660C2A"/>
    <w:rsid w:val="00660C2E"/>
    <w:rsid w:val="00660C79"/>
    <w:rsid w:val="00660EF8"/>
    <w:rsid w:val="00661109"/>
    <w:rsid w:val="006611DE"/>
    <w:rsid w:val="006613D3"/>
    <w:rsid w:val="006614A9"/>
    <w:rsid w:val="00661520"/>
    <w:rsid w:val="00661A5E"/>
    <w:rsid w:val="00661F05"/>
    <w:rsid w:val="006621AD"/>
    <w:rsid w:val="00662621"/>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38E"/>
    <w:rsid w:val="006704F7"/>
    <w:rsid w:val="00670678"/>
    <w:rsid w:val="00670688"/>
    <w:rsid w:val="00670A17"/>
    <w:rsid w:val="00670B36"/>
    <w:rsid w:val="00670C68"/>
    <w:rsid w:val="00671413"/>
    <w:rsid w:val="0067143A"/>
    <w:rsid w:val="006715BC"/>
    <w:rsid w:val="006716A5"/>
    <w:rsid w:val="006717C4"/>
    <w:rsid w:val="00671BBC"/>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2"/>
    <w:rsid w:val="00680434"/>
    <w:rsid w:val="00680888"/>
    <w:rsid w:val="00680D01"/>
    <w:rsid w:val="006812EE"/>
    <w:rsid w:val="0068145A"/>
    <w:rsid w:val="00681632"/>
    <w:rsid w:val="00681AD7"/>
    <w:rsid w:val="00681B79"/>
    <w:rsid w:val="00682062"/>
    <w:rsid w:val="00682288"/>
    <w:rsid w:val="00682396"/>
    <w:rsid w:val="006825E8"/>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0991"/>
    <w:rsid w:val="006A109C"/>
    <w:rsid w:val="006A1273"/>
    <w:rsid w:val="006A14C4"/>
    <w:rsid w:val="006A154D"/>
    <w:rsid w:val="006A1D1D"/>
    <w:rsid w:val="006A2717"/>
    <w:rsid w:val="006A2A53"/>
    <w:rsid w:val="006A2DA6"/>
    <w:rsid w:val="006A2FA5"/>
    <w:rsid w:val="006A31DA"/>
    <w:rsid w:val="006A34B7"/>
    <w:rsid w:val="006A3689"/>
    <w:rsid w:val="006A390E"/>
    <w:rsid w:val="006A3B74"/>
    <w:rsid w:val="006A3BF3"/>
    <w:rsid w:val="006A3CC1"/>
    <w:rsid w:val="006A3FD2"/>
    <w:rsid w:val="006A4270"/>
    <w:rsid w:val="006A42F3"/>
    <w:rsid w:val="006A43E7"/>
    <w:rsid w:val="006A4D02"/>
    <w:rsid w:val="006A4D9D"/>
    <w:rsid w:val="006A4EBA"/>
    <w:rsid w:val="006A4F3A"/>
    <w:rsid w:val="006A5033"/>
    <w:rsid w:val="006A5110"/>
    <w:rsid w:val="006A5588"/>
    <w:rsid w:val="006A561F"/>
    <w:rsid w:val="006A5ADC"/>
    <w:rsid w:val="006A5EB0"/>
    <w:rsid w:val="006A615C"/>
    <w:rsid w:val="006A6245"/>
    <w:rsid w:val="006A6248"/>
    <w:rsid w:val="006A6306"/>
    <w:rsid w:val="006A640A"/>
    <w:rsid w:val="006A667E"/>
    <w:rsid w:val="006A6BF2"/>
    <w:rsid w:val="006A728F"/>
    <w:rsid w:val="006A7436"/>
    <w:rsid w:val="006A76F5"/>
    <w:rsid w:val="006A77E9"/>
    <w:rsid w:val="006A782F"/>
    <w:rsid w:val="006A7AD9"/>
    <w:rsid w:val="006A7BA6"/>
    <w:rsid w:val="006A7C39"/>
    <w:rsid w:val="006A7C7D"/>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30F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60E"/>
    <w:rsid w:val="006C3BB4"/>
    <w:rsid w:val="006C3BBB"/>
    <w:rsid w:val="006C3CC8"/>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3F0"/>
    <w:rsid w:val="006D461D"/>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D6A"/>
    <w:rsid w:val="006F0F30"/>
    <w:rsid w:val="006F1011"/>
    <w:rsid w:val="006F1432"/>
    <w:rsid w:val="006F14AE"/>
    <w:rsid w:val="006F15E4"/>
    <w:rsid w:val="006F1B43"/>
    <w:rsid w:val="006F1E21"/>
    <w:rsid w:val="006F2027"/>
    <w:rsid w:val="006F2076"/>
    <w:rsid w:val="006F2210"/>
    <w:rsid w:val="006F2259"/>
    <w:rsid w:val="006F2532"/>
    <w:rsid w:val="006F253D"/>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34F"/>
    <w:rsid w:val="00706661"/>
    <w:rsid w:val="00706B34"/>
    <w:rsid w:val="007072E5"/>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40F"/>
    <w:rsid w:val="00730A5D"/>
    <w:rsid w:val="00730D5D"/>
    <w:rsid w:val="00730EA2"/>
    <w:rsid w:val="00730F26"/>
    <w:rsid w:val="0073110D"/>
    <w:rsid w:val="00731276"/>
    <w:rsid w:val="00731425"/>
    <w:rsid w:val="007314F2"/>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416"/>
    <w:rsid w:val="007357CD"/>
    <w:rsid w:val="0073592A"/>
    <w:rsid w:val="00735D9A"/>
    <w:rsid w:val="007361C8"/>
    <w:rsid w:val="00736467"/>
    <w:rsid w:val="0073649A"/>
    <w:rsid w:val="00736588"/>
    <w:rsid w:val="00736919"/>
    <w:rsid w:val="00736924"/>
    <w:rsid w:val="00736C41"/>
    <w:rsid w:val="00736C7E"/>
    <w:rsid w:val="00736E5B"/>
    <w:rsid w:val="0073701A"/>
    <w:rsid w:val="0073730B"/>
    <w:rsid w:val="00737351"/>
    <w:rsid w:val="00737414"/>
    <w:rsid w:val="0073749F"/>
    <w:rsid w:val="007377B7"/>
    <w:rsid w:val="00737C87"/>
    <w:rsid w:val="0074000B"/>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70AC"/>
    <w:rsid w:val="00747190"/>
    <w:rsid w:val="007472E5"/>
    <w:rsid w:val="00747C6B"/>
    <w:rsid w:val="00747D09"/>
    <w:rsid w:val="00747F11"/>
    <w:rsid w:val="0075037F"/>
    <w:rsid w:val="00750758"/>
    <w:rsid w:val="0075078B"/>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BED"/>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550"/>
    <w:rsid w:val="00781814"/>
    <w:rsid w:val="007819CC"/>
    <w:rsid w:val="00781EB9"/>
    <w:rsid w:val="00781ECC"/>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45ED"/>
    <w:rsid w:val="0078484C"/>
    <w:rsid w:val="007848A5"/>
    <w:rsid w:val="00784902"/>
    <w:rsid w:val="00784E2D"/>
    <w:rsid w:val="007851DB"/>
    <w:rsid w:val="0078521F"/>
    <w:rsid w:val="00785315"/>
    <w:rsid w:val="00785415"/>
    <w:rsid w:val="00785BA9"/>
    <w:rsid w:val="00785CD9"/>
    <w:rsid w:val="00785DD3"/>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DA7"/>
    <w:rsid w:val="00794037"/>
    <w:rsid w:val="007943FA"/>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A1F"/>
    <w:rsid w:val="00797A78"/>
    <w:rsid w:val="007A0359"/>
    <w:rsid w:val="007A0522"/>
    <w:rsid w:val="007A0F7F"/>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9DC"/>
    <w:rsid w:val="007A7AF9"/>
    <w:rsid w:val="007A7EBD"/>
    <w:rsid w:val="007B00DD"/>
    <w:rsid w:val="007B0259"/>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B6"/>
    <w:rsid w:val="007B62F5"/>
    <w:rsid w:val="007B69A5"/>
    <w:rsid w:val="007B6AB3"/>
    <w:rsid w:val="007B6EB5"/>
    <w:rsid w:val="007B6FF1"/>
    <w:rsid w:val="007B703D"/>
    <w:rsid w:val="007B7119"/>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655"/>
    <w:rsid w:val="007D4098"/>
    <w:rsid w:val="007D4434"/>
    <w:rsid w:val="007D4719"/>
    <w:rsid w:val="007D490D"/>
    <w:rsid w:val="007D508A"/>
    <w:rsid w:val="007D508F"/>
    <w:rsid w:val="007D5123"/>
    <w:rsid w:val="007D5163"/>
    <w:rsid w:val="007D53CC"/>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CE2"/>
    <w:rsid w:val="007D7D68"/>
    <w:rsid w:val="007D7DCC"/>
    <w:rsid w:val="007D7EFE"/>
    <w:rsid w:val="007E0287"/>
    <w:rsid w:val="007E031E"/>
    <w:rsid w:val="007E03EE"/>
    <w:rsid w:val="007E06C9"/>
    <w:rsid w:val="007E0D11"/>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51"/>
    <w:rsid w:val="00800B9C"/>
    <w:rsid w:val="00800BEA"/>
    <w:rsid w:val="00800F25"/>
    <w:rsid w:val="0080128E"/>
    <w:rsid w:val="008013B2"/>
    <w:rsid w:val="008013DD"/>
    <w:rsid w:val="008015F0"/>
    <w:rsid w:val="008018FE"/>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17"/>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A43"/>
    <w:rsid w:val="00827DF5"/>
    <w:rsid w:val="0083097D"/>
    <w:rsid w:val="008309BA"/>
    <w:rsid w:val="00830A29"/>
    <w:rsid w:val="008314B2"/>
    <w:rsid w:val="00831653"/>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4A05"/>
    <w:rsid w:val="00834D3F"/>
    <w:rsid w:val="00834E82"/>
    <w:rsid w:val="00835201"/>
    <w:rsid w:val="0083540B"/>
    <w:rsid w:val="008354C9"/>
    <w:rsid w:val="00835D54"/>
    <w:rsid w:val="00835DAD"/>
    <w:rsid w:val="00835ED4"/>
    <w:rsid w:val="00836304"/>
    <w:rsid w:val="008363BF"/>
    <w:rsid w:val="00836482"/>
    <w:rsid w:val="00836A02"/>
    <w:rsid w:val="00836ED7"/>
    <w:rsid w:val="00836FA0"/>
    <w:rsid w:val="00836FC6"/>
    <w:rsid w:val="008370D8"/>
    <w:rsid w:val="008378B6"/>
    <w:rsid w:val="00837B63"/>
    <w:rsid w:val="00837E59"/>
    <w:rsid w:val="00837E5C"/>
    <w:rsid w:val="008401F9"/>
    <w:rsid w:val="00840223"/>
    <w:rsid w:val="00840308"/>
    <w:rsid w:val="00840391"/>
    <w:rsid w:val="00840779"/>
    <w:rsid w:val="0084081B"/>
    <w:rsid w:val="00840AC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525"/>
    <w:rsid w:val="00845639"/>
    <w:rsid w:val="008459C3"/>
    <w:rsid w:val="00845A13"/>
    <w:rsid w:val="00845EA2"/>
    <w:rsid w:val="008460BA"/>
    <w:rsid w:val="008463A3"/>
    <w:rsid w:val="008468EE"/>
    <w:rsid w:val="0084695A"/>
    <w:rsid w:val="00846B0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089"/>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5E7"/>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4E7"/>
    <w:rsid w:val="0086757C"/>
    <w:rsid w:val="00867900"/>
    <w:rsid w:val="00867C01"/>
    <w:rsid w:val="00870901"/>
    <w:rsid w:val="00870A29"/>
    <w:rsid w:val="00870E08"/>
    <w:rsid w:val="008712ED"/>
    <w:rsid w:val="008716AD"/>
    <w:rsid w:val="008717AD"/>
    <w:rsid w:val="00872759"/>
    <w:rsid w:val="0087286E"/>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1E0"/>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AAA"/>
    <w:rsid w:val="00876B67"/>
    <w:rsid w:val="00876BBB"/>
    <w:rsid w:val="00876CC2"/>
    <w:rsid w:val="00877336"/>
    <w:rsid w:val="0087771A"/>
    <w:rsid w:val="008777FD"/>
    <w:rsid w:val="00877A82"/>
    <w:rsid w:val="00877C94"/>
    <w:rsid w:val="00877DCE"/>
    <w:rsid w:val="0088011B"/>
    <w:rsid w:val="00880335"/>
    <w:rsid w:val="008803F8"/>
    <w:rsid w:val="008804A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55DA"/>
    <w:rsid w:val="00895BF4"/>
    <w:rsid w:val="00895CC3"/>
    <w:rsid w:val="00895DE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6C3"/>
    <w:rsid w:val="008A392F"/>
    <w:rsid w:val="008A3D7E"/>
    <w:rsid w:val="008A3D80"/>
    <w:rsid w:val="008A3DBE"/>
    <w:rsid w:val="008A3E45"/>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27"/>
    <w:rsid w:val="008C24C7"/>
    <w:rsid w:val="008C28D6"/>
    <w:rsid w:val="008C2A6A"/>
    <w:rsid w:val="008C2AF1"/>
    <w:rsid w:val="008C2C97"/>
    <w:rsid w:val="008C2DC5"/>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5C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D7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119F"/>
    <w:rsid w:val="008F127A"/>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C17"/>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DF3"/>
    <w:rsid w:val="00922E30"/>
    <w:rsid w:val="00922F06"/>
    <w:rsid w:val="0092311E"/>
    <w:rsid w:val="00923128"/>
    <w:rsid w:val="00923620"/>
    <w:rsid w:val="00923875"/>
    <w:rsid w:val="009239A6"/>
    <w:rsid w:val="009239B4"/>
    <w:rsid w:val="00923AB7"/>
    <w:rsid w:val="00923D70"/>
    <w:rsid w:val="00923F70"/>
    <w:rsid w:val="00924290"/>
    <w:rsid w:val="00924614"/>
    <w:rsid w:val="009247EB"/>
    <w:rsid w:val="00924F9E"/>
    <w:rsid w:val="00925245"/>
    <w:rsid w:val="0092551A"/>
    <w:rsid w:val="0092553E"/>
    <w:rsid w:val="009255AC"/>
    <w:rsid w:val="009259DE"/>
    <w:rsid w:val="00925DEA"/>
    <w:rsid w:val="00925DFE"/>
    <w:rsid w:val="00925ED2"/>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42D"/>
    <w:rsid w:val="00944546"/>
    <w:rsid w:val="00944CE0"/>
    <w:rsid w:val="00944D63"/>
    <w:rsid w:val="00945132"/>
    <w:rsid w:val="009452B1"/>
    <w:rsid w:val="00945578"/>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DFE"/>
    <w:rsid w:val="00947F7D"/>
    <w:rsid w:val="00950A93"/>
    <w:rsid w:val="00950AC3"/>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EDC"/>
    <w:rsid w:val="00955F5E"/>
    <w:rsid w:val="009561CC"/>
    <w:rsid w:val="00956383"/>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BE"/>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5E41"/>
    <w:rsid w:val="00966041"/>
    <w:rsid w:val="00966184"/>
    <w:rsid w:val="00966590"/>
    <w:rsid w:val="00966714"/>
    <w:rsid w:val="00966974"/>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74F7"/>
    <w:rsid w:val="00977546"/>
    <w:rsid w:val="009777DF"/>
    <w:rsid w:val="009779BC"/>
    <w:rsid w:val="00977BE4"/>
    <w:rsid w:val="00977FA3"/>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CE3"/>
    <w:rsid w:val="00984043"/>
    <w:rsid w:val="009842B7"/>
    <w:rsid w:val="009842EA"/>
    <w:rsid w:val="009849F9"/>
    <w:rsid w:val="00984F34"/>
    <w:rsid w:val="00985836"/>
    <w:rsid w:val="00985CD2"/>
    <w:rsid w:val="00985E35"/>
    <w:rsid w:val="00985EE1"/>
    <w:rsid w:val="00985F7B"/>
    <w:rsid w:val="0098688D"/>
    <w:rsid w:val="00986961"/>
    <w:rsid w:val="00986C0B"/>
    <w:rsid w:val="00986DBD"/>
    <w:rsid w:val="009871EE"/>
    <w:rsid w:val="00987231"/>
    <w:rsid w:val="00987247"/>
    <w:rsid w:val="0098741F"/>
    <w:rsid w:val="009875AA"/>
    <w:rsid w:val="0098761C"/>
    <w:rsid w:val="00987E39"/>
    <w:rsid w:val="009900A0"/>
    <w:rsid w:val="009900E0"/>
    <w:rsid w:val="009900F8"/>
    <w:rsid w:val="009901DA"/>
    <w:rsid w:val="00990302"/>
    <w:rsid w:val="0099059A"/>
    <w:rsid w:val="0099088C"/>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D91"/>
    <w:rsid w:val="00992F81"/>
    <w:rsid w:val="009932F4"/>
    <w:rsid w:val="009937FF"/>
    <w:rsid w:val="00993862"/>
    <w:rsid w:val="00993B5C"/>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7EC"/>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5DB8"/>
    <w:rsid w:val="009A6092"/>
    <w:rsid w:val="009A63CF"/>
    <w:rsid w:val="009A6488"/>
    <w:rsid w:val="009A6840"/>
    <w:rsid w:val="009A6892"/>
    <w:rsid w:val="009A6954"/>
    <w:rsid w:val="009A6BF0"/>
    <w:rsid w:val="009A6CFD"/>
    <w:rsid w:val="009A7005"/>
    <w:rsid w:val="009A79F4"/>
    <w:rsid w:val="009A7AD3"/>
    <w:rsid w:val="009A7C74"/>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2CD1"/>
    <w:rsid w:val="009B3284"/>
    <w:rsid w:val="009B344D"/>
    <w:rsid w:val="009B377A"/>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2D0"/>
    <w:rsid w:val="009C45A9"/>
    <w:rsid w:val="009C53BE"/>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1A2"/>
    <w:rsid w:val="009D02D6"/>
    <w:rsid w:val="009D0341"/>
    <w:rsid w:val="009D03F3"/>
    <w:rsid w:val="009D087F"/>
    <w:rsid w:val="009D0CDA"/>
    <w:rsid w:val="009D0D71"/>
    <w:rsid w:val="009D0DB7"/>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17"/>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24"/>
    <w:rsid w:val="009F1C34"/>
    <w:rsid w:val="009F2421"/>
    <w:rsid w:val="009F254E"/>
    <w:rsid w:val="009F288E"/>
    <w:rsid w:val="009F2B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4CEF"/>
    <w:rsid w:val="009F530A"/>
    <w:rsid w:val="009F5423"/>
    <w:rsid w:val="009F54E0"/>
    <w:rsid w:val="009F5AF8"/>
    <w:rsid w:val="009F5F51"/>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952"/>
    <w:rsid w:val="00A00C2D"/>
    <w:rsid w:val="00A00CCA"/>
    <w:rsid w:val="00A01203"/>
    <w:rsid w:val="00A01218"/>
    <w:rsid w:val="00A013D8"/>
    <w:rsid w:val="00A01692"/>
    <w:rsid w:val="00A01716"/>
    <w:rsid w:val="00A01907"/>
    <w:rsid w:val="00A01B07"/>
    <w:rsid w:val="00A01D19"/>
    <w:rsid w:val="00A01DC7"/>
    <w:rsid w:val="00A01DCA"/>
    <w:rsid w:val="00A0201D"/>
    <w:rsid w:val="00A02135"/>
    <w:rsid w:val="00A0221E"/>
    <w:rsid w:val="00A023DC"/>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51F"/>
    <w:rsid w:val="00A156AF"/>
    <w:rsid w:val="00A15B6D"/>
    <w:rsid w:val="00A15DBA"/>
    <w:rsid w:val="00A15E4E"/>
    <w:rsid w:val="00A16017"/>
    <w:rsid w:val="00A16575"/>
    <w:rsid w:val="00A16746"/>
    <w:rsid w:val="00A167C9"/>
    <w:rsid w:val="00A16BB2"/>
    <w:rsid w:val="00A16F72"/>
    <w:rsid w:val="00A17067"/>
    <w:rsid w:val="00A17497"/>
    <w:rsid w:val="00A17AD3"/>
    <w:rsid w:val="00A17B55"/>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27B19"/>
    <w:rsid w:val="00A302C9"/>
    <w:rsid w:val="00A3038D"/>
    <w:rsid w:val="00A305E3"/>
    <w:rsid w:val="00A30916"/>
    <w:rsid w:val="00A30BD0"/>
    <w:rsid w:val="00A31A85"/>
    <w:rsid w:val="00A31EB3"/>
    <w:rsid w:val="00A32BC5"/>
    <w:rsid w:val="00A32CAD"/>
    <w:rsid w:val="00A32EEF"/>
    <w:rsid w:val="00A33114"/>
    <w:rsid w:val="00A33119"/>
    <w:rsid w:val="00A3383F"/>
    <w:rsid w:val="00A33C06"/>
    <w:rsid w:val="00A33C31"/>
    <w:rsid w:val="00A33DC1"/>
    <w:rsid w:val="00A33E08"/>
    <w:rsid w:val="00A33E23"/>
    <w:rsid w:val="00A33E9B"/>
    <w:rsid w:val="00A3406D"/>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9"/>
    <w:rsid w:val="00A41EAC"/>
    <w:rsid w:val="00A420F2"/>
    <w:rsid w:val="00A422A2"/>
    <w:rsid w:val="00A42507"/>
    <w:rsid w:val="00A42643"/>
    <w:rsid w:val="00A42D25"/>
    <w:rsid w:val="00A42EFE"/>
    <w:rsid w:val="00A43293"/>
    <w:rsid w:val="00A4339B"/>
    <w:rsid w:val="00A43AD9"/>
    <w:rsid w:val="00A43B63"/>
    <w:rsid w:val="00A44674"/>
    <w:rsid w:val="00A44A4E"/>
    <w:rsid w:val="00A44A84"/>
    <w:rsid w:val="00A44C71"/>
    <w:rsid w:val="00A45605"/>
    <w:rsid w:val="00A45CCA"/>
    <w:rsid w:val="00A46029"/>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0EA7"/>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CD0"/>
    <w:rsid w:val="00A660E1"/>
    <w:rsid w:val="00A666CC"/>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B11"/>
    <w:rsid w:val="00A83B7E"/>
    <w:rsid w:val="00A83BED"/>
    <w:rsid w:val="00A83DD0"/>
    <w:rsid w:val="00A83E50"/>
    <w:rsid w:val="00A83E5C"/>
    <w:rsid w:val="00A8436E"/>
    <w:rsid w:val="00A84387"/>
    <w:rsid w:val="00A845F9"/>
    <w:rsid w:val="00A84925"/>
    <w:rsid w:val="00A84CA1"/>
    <w:rsid w:val="00A85362"/>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46E"/>
    <w:rsid w:val="00A9266D"/>
    <w:rsid w:val="00A92B33"/>
    <w:rsid w:val="00A92B76"/>
    <w:rsid w:val="00A92BF4"/>
    <w:rsid w:val="00A92C37"/>
    <w:rsid w:val="00A92F90"/>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544"/>
    <w:rsid w:val="00AA3AB6"/>
    <w:rsid w:val="00AA3CB6"/>
    <w:rsid w:val="00AA3DE4"/>
    <w:rsid w:val="00AA3F5C"/>
    <w:rsid w:val="00AA48E1"/>
    <w:rsid w:val="00AA4A45"/>
    <w:rsid w:val="00AA4BB3"/>
    <w:rsid w:val="00AA4DE8"/>
    <w:rsid w:val="00AA4E28"/>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0C3"/>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C19"/>
    <w:rsid w:val="00AB4C42"/>
    <w:rsid w:val="00AB5087"/>
    <w:rsid w:val="00AB52B5"/>
    <w:rsid w:val="00AB52FB"/>
    <w:rsid w:val="00AB531B"/>
    <w:rsid w:val="00AB565E"/>
    <w:rsid w:val="00AB660E"/>
    <w:rsid w:val="00AB695B"/>
    <w:rsid w:val="00AB6F17"/>
    <w:rsid w:val="00AB6FD8"/>
    <w:rsid w:val="00AB769D"/>
    <w:rsid w:val="00AB798D"/>
    <w:rsid w:val="00AB7AE7"/>
    <w:rsid w:val="00AB7B54"/>
    <w:rsid w:val="00AB7C32"/>
    <w:rsid w:val="00AB7DC8"/>
    <w:rsid w:val="00AB7FE2"/>
    <w:rsid w:val="00AC029E"/>
    <w:rsid w:val="00AC09D8"/>
    <w:rsid w:val="00AC0BD9"/>
    <w:rsid w:val="00AC0C20"/>
    <w:rsid w:val="00AC0D60"/>
    <w:rsid w:val="00AC16BD"/>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D03D2"/>
    <w:rsid w:val="00AD0530"/>
    <w:rsid w:val="00AD0646"/>
    <w:rsid w:val="00AD0877"/>
    <w:rsid w:val="00AD0CF9"/>
    <w:rsid w:val="00AD1096"/>
    <w:rsid w:val="00AD128D"/>
    <w:rsid w:val="00AD180C"/>
    <w:rsid w:val="00AD1AA4"/>
    <w:rsid w:val="00AD1B68"/>
    <w:rsid w:val="00AD1D5B"/>
    <w:rsid w:val="00AD1F39"/>
    <w:rsid w:val="00AD2013"/>
    <w:rsid w:val="00AD2705"/>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A"/>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4B"/>
    <w:rsid w:val="00AF73EA"/>
    <w:rsid w:val="00AF74E5"/>
    <w:rsid w:val="00AF74EC"/>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6F81"/>
    <w:rsid w:val="00B07072"/>
    <w:rsid w:val="00B0731A"/>
    <w:rsid w:val="00B0744B"/>
    <w:rsid w:val="00B076FE"/>
    <w:rsid w:val="00B0788C"/>
    <w:rsid w:val="00B079B1"/>
    <w:rsid w:val="00B079EF"/>
    <w:rsid w:val="00B07C1A"/>
    <w:rsid w:val="00B07E26"/>
    <w:rsid w:val="00B101F4"/>
    <w:rsid w:val="00B105FA"/>
    <w:rsid w:val="00B107D8"/>
    <w:rsid w:val="00B1082D"/>
    <w:rsid w:val="00B1091E"/>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17A"/>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626"/>
    <w:rsid w:val="00B208EA"/>
    <w:rsid w:val="00B20CDC"/>
    <w:rsid w:val="00B20DEA"/>
    <w:rsid w:val="00B2113B"/>
    <w:rsid w:val="00B21B7D"/>
    <w:rsid w:val="00B21CFC"/>
    <w:rsid w:val="00B21F96"/>
    <w:rsid w:val="00B22254"/>
    <w:rsid w:val="00B227F5"/>
    <w:rsid w:val="00B22881"/>
    <w:rsid w:val="00B22887"/>
    <w:rsid w:val="00B229BA"/>
    <w:rsid w:val="00B22C89"/>
    <w:rsid w:val="00B22D73"/>
    <w:rsid w:val="00B232A4"/>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8D3"/>
    <w:rsid w:val="00B309EA"/>
    <w:rsid w:val="00B30AFD"/>
    <w:rsid w:val="00B30B3A"/>
    <w:rsid w:val="00B30C7A"/>
    <w:rsid w:val="00B30E81"/>
    <w:rsid w:val="00B3142A"/>
    <w:rsid w:val="00B314F5"/>
    <w:rsid w:val="00B31596"/>
    <w:rsid w:val="00B318B1"/>
    <w:rsid w:val="00B31AED"/>
    <w:rsid w:val="00B31C19"/>
    <w:rsid w:val="00B3218F"/>
    <w:rsid w:val="00B32994"/>
    <w:rsid w:val="00B32AED"/>
    <w:rsid w:val="00B32CBF"/>
    <w:rsid w:val="00B330D8"/>
    <w:rsid w:val="00B334AC"/>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EFE"/>
    <w:rsid w:val="00B4010F"/>
    <w:rsid w:val="00B407C8"/>
    <w:rsid w:val="00B40920"/>
    <w:rsid w:val="00B41428"/>
    <w:rsid w:val="00B41771"/>
    <w:rsid w:val="00B41A2F"/>
    <w:rsid w:val="00B41B77"/>
    <w:rsid w:val="00B41F78"/>
    <w:rsid w:val="00B42491"/>
    <w:rsid w:val="00B42908"/>
    <w:rsid w:val="00B429C8"/>
    <w:rsid w:val="00B42EF2"/>
    <w:rsid w:val="00B43287"/>
    <w:rsid w:val="00B43290"/>
    <w:rsid w:val="00B43481"/>
    <w:rsid w:val="00B436B0"/>
    <w:rsid w:val="00B436D2"/>
    <w:rsid w:val="00B43B9D"/>
    <w:rsid w:val="00B43D2E"/>
    <w:rsid w:val="00B441DF"/>
    <w:rsid w:val="00B4475F"/>
    <w:rsid w:val="00B44861"/>
    <w:rsid w:val="00B44A7B"/>
    <w:rsid w:val="00B44A96"/>
    <w:rsid w:val="00B44B6B"/>
    <w:rsid w:val="00B44BB0"/>
    <w:rsid w:val="00B453F4"/>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94C"/>
    <w:rsid w:val="00B54E14"/>
    <w:rsid w:val="00B54E55"/>
    <w:rsid w:val="00B54E92"/>
    <w:rsid w:val="00B54F38"/>
    <w:rsid w:val="00B54FE4"/>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0FC9"/>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BC4"/>
    <w:rsid w:val="00B67E3D"/>
    <w:rsid w:val="00B67ED1"/>
    <w:rsid w:val="00B7004A"/>
    <w:rsid w:val="00B70085"/>
    <w:rsid w:val="00B704CC"/>
    <w:rsid w:val="00B7080F"/>
    <w:rsid w:val="00B70B0C"/>
    <w:rsid w:val="00B70D86"/>
    <w:rsid w:val="00B70D97"/>
    <w:rsid w:val="00B71176"/>
    <w:rsid w:val="00B71232"/>
    <w:rsid w:val="00B712AE"/>
    <w:rsid w:val="00B71401"/>
    <w:rsid w:val="00B7177C"/>
    <w:rsid w:val="00B71787"/>
    <w:rsid w:val="00B719D4"/>
    <w:rsid w:val="00B71A44"/>
    <w:rsid w:val="00B71FAB"/>
    <w:rsid w:val="00B720D2"/>
    <w:rsid w:val="00B720DA"/>
    <w:rsid w:val="00B72235"/>
    <w:rsid w:val="00B72324"/>
    <w:rsid w:val="00B72B01"/>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2A1"/>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295"/>
    <w:rsid w:val="00B95325"/>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B5E"/>
    <w:rsid w:val="00BA1BC3"/>
    <w:rsid w:val="00BA1C85"/>
    <w:rsid w:val="00BA1F5C"/>
    <w:rsid w:val="00BA20B6"/>
    <w:rsid w:val="00BA264C"/>
    <w:rsid w:val="00BA2725"/>
    <w:rsid w:val="00BA2800"/>
    <w:rsid w:val="00BA28CF"/>
    <w:rsid w:val="00BA292F"/>
    <w:rsid w:val="00BA2C16"/>
    <w:rsid w:val="00BA30DB"/>
    <w:rsid w:val="00BA312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D0352"/>
    <w:rsid w:val="00BD0449"/>
    <w:rsid w:val="00BD04DC"/>
    <w:rsid w:val="00BD066C"/>
    <w:rsid w:val="00BD0963"/>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915"/>
    <w:rsid w:val="00BD3C2B"/>
    <w:rsid w:val="00BD3CD7"/>
    <w:rsid w:val="00BD42F2"/>
    <w:rsid w:val="00BD443E"/>
    <w:rsid w:val="00BD4987"/>
    <w:rsid w:val="00BD4A4B"/>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77E"/>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C93"/>
    <w:rsid w:val="00BE3F7B"/>
    <w:rsid w:val="00BE400B"/>
    <w:rsid w:val="00BE432E"/>
    <w:rsid w:val="00BE43A9"/>
    <w:rsid w:val="00BE45C4"/>
    <w:rsid w:val="00BE490D"/>
    <w:rsid w:val="00BE4C87"/>
    <w:rsid w:val="00BE4E48"/>
    <w:rsid w:val="00BE5116"/>
    <w:rsid w:val="00BE5563"/>
    <w:rsid w:val="00BE5720"/>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A04"/>
    <w:rsid w:val="00BF5CD9"/>
    <w:rsid w:val="00BF5E24"/>
    <w:rsid w:val="00BF5FEB"/>
    <w:rsid w:val="00BF6214"/>
    <w:rsid w:val="00BF6271"/>
    <w:rsid w:val="00BF63BE"/>
    <w:rsid w:val="00BF6887"/>
    <w:rsid w:val="00BF697E"/>
    <w:rsid w:val="00BF6C05"/>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BA9"/>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9F"/>
    <w:rsid w:val="00C448BB"/>
    <w:rsid w:val="00C44A20"/>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22F"/>
    <w:rsid w:val="00C46403"/>
    <w:rsid w:val="00C468B9"/>
    <w:rsid w:val="00C46AD7"/>
    <w:rsid w:val="00C47099"/>
    <w:rsid w:val="00C47226"/>
    <w:rsid w:val="00C47441"/>
    <w:rsid w:val="00C4745B"/>
    <w:rsid w:val="00C47991"/>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5F6"/>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5C9"/>
    <w:rsid w:val="00C73616"/>
    <w:rsid w:val="00C73716"/>
    <w:rsid w:val="00C73D7C"/>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CA9"/>
    <w:rsid w:val="00C76D87"/>
    <w:rsid w:val="00C76D88"/>
    <w:rsid w:val="00C76EA7"/>
    <w:rsid w:val="00C7727B"/>
    <w:rsid w:val="00C773E5"/>
    <w:rsid w:val="00C77452"/>
    <w:rsid w:val="00C7786B"/>
    <w:rsid w:val="00C77A11"/>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1D8F"/>
    <w:rsid w:val="00C9215B"/>
    <w:rsid w:val="00C92365"/>
    <w:rsid w:val="00C923E7"/>
    <w:rsid w:val="00C9275E"/>
    <w:rsid w:val="00C927E0"/>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38B"/>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6E5"/>
    <w:rsid w:val="00CB1818"/>
    <w:rsid w:val="00CB22FE"/>
    <w:rsid w:val="00CB24CD"/>
    <w:rsid w:val="00CB24DB"/>
    <w:rsid w:val="00CB2547"/>
    <w:rsid w:val="00CB267F"/>
    <w:rsid w:val="00CB27EC"/>
    <w:rsid w:val="00CB28EE"/>
    <w:rsid w:val="00CB2AF9"/>
    <w:rsid w:val="00CB2B48"/>
    <w:rsid w:val="00CB2B5B"/>
    <w:rsid w:val="00CB2DCD"/>
    <w:rsid w:val="00CB2E05"/>
    <w:rsid w:val="00CB2FBA"/>
    <w:rsid w:val="00CB31F3"/>
    <w:rsid w:val="00CB3582"/>
    <w:rsid w:val="00CB361F"/>
    <w:rsid w:val="00CB3A28"/>
    <w:rsid w:val="00CB3B76"/>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0C3"/>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188"/>
    <w:rsid w:val="00CC01C4"/>
    <w:rsid w:val="00CC02E1"/>
    <w:rsid w:val="00CC042A"/>
    <w:rsid w:val="00CC071D"/>
    <w:rsid w:val="00CC0B14"/>
    <w:rsid w:val="00CC0BFE"/>
    <w:rsid w:val="00CC12CF"/>
    <w:rsid w:val="00CC1567"/>
    <w:rsid w:val="00CC1578"/>
    <w:rsid w:val="00CC174E"/>
    <w:rsid w:val="00CC1CD5"/>
    <w:rsid w:val="00CC1FF7"/>
    <w:rsid w:val="00CC208D"/>
    <w:rsid w:val="00CC2092"/>
    <w:rsid w:val="00CC2212"/>
    <w:rsid w:val="00CC2406"/>
    <w:rsid w:val="00CC268F"/>
    <w:rsid w:val="00CC2885"/>
    <w:rsid w:val="00CC2A36"/>
    <w:rsid w:val="00CC2BEC"/>
    <w:rsid w:val="00CC2C60"/>
    <w:rsid w:val="00CC334A"/>
    <w:rsid w:val="00CC3379"/>
    <w:rsid w:val="00CC35B7"/>
    <w:rsid w:val="00CC35C2"/>
    <w:rsid w:val="00CC3F9D"/>
    <w:rsid w:val="00CC4051"/>
    <w:rsid w:val="00CC41A8"/>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395"/>
    <w:rsid w:val="00CD28BA"/>
    <w:rsid w:val="00CD2BFF"/>
    <w:rsid w:val="00CD317C"/>
    <w:rsid w:val="00CD3198"/>
    <w:rsid w:val="00CD31FB"/>
    <w:rsid w:val="00CD3361"/>
    <w:rsid w:val="00CD3433"/>
    <w:rsid w:val="00CD387B"/>
    <w:rsid w:val="00CD39BF"/>
    <w:rsid w:val="00CD3B23"/>
    <w:rsid w:val="00CD3B49"/>
    <w:rsid w:val="00CD3ED5"/>
    <w:rsid w:val="00CD4024"/>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9A"/>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7E3"/>
    <w:rsid w:val="00CF2C9D"/>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DA2"/>
    <w:rsid w:val="00D0204F"/>
    <w:rsid w:val="00D02547"/>
    <w:rsid w:val="00D02830"/>
    <w:rsid w:val="00D02AC1"/>
    <w:rsid w:val="00D02E87"/>
    <w:rsid w:val="00D02EB2"/>
    <w:rsid w:val="00D03533"/>
    <w:rsid w:val="00D035B4"/>
    <w:rsid w:val="00D03B86"/>
    <w:rsid w:val="00D03D33"/>
    <w:rsid w:val="00D03D48"/>
    <w:rsid w:val="00D03FC9"/>
    <w:rsid w:val="00D048E8"/>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5AC"/>
    <w:rsid w:val="00D208F5"/>
    <w:rsid w:val="00D209C0"/>
    <w:rsid w:val="00D20AE7"/>
    <w:rsid w:val="00D20C43"/>
    <w:rsid w:val="00D21029"/>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4F9"/>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1DC"/>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B2F"/>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05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908"/>
    <w:rsid w:val="00D469D5"/>
    <w:rsid w:val="00D471F9"/>
    <w:rsid w:val="00D4725D"/>
    <w:rsid w:val="00D4737B"/>
    <w:rsid w:val="00D4752B"/>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4EFC"/>
    <w:rsid w:val="00D554E8"/>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78B"/>
    <w:rsid w:val="00D74A6B"/>
    <w:rsid w:val="00D74C48"/>
    <w:rsid w:val="00D74DA1"/>
    <w:rsid w:val="00D7563D"/>
    <w:rsid w:val="00D756D4"/>
    <w:rsid w:val="00D757F6"/>
    <w:rsid w:val="00D75811"/>
    <w:rsid w:val="00D759DA"/>
    <w:rsid w:val="00D75D21"/>
    <w:rsid w:val="00D75DC6"/>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C2D"/>
    <w:rsid w:val="00D86D4E"/>
    <w:rsid w:val="00D86F88"/>
    <w:rsid w:val="00D87246"/>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4A8"/>
    <w:rsid w:val="00D957F4"/>
    <w:rsid w:val="00D95CB2"/>
    <w:rsid w:val="00D9693C"/>
    <w:rsid w:val="00D96AF4"/>
    <w:rsid w:val="00D96CA8"/>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3F2D"/>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652"/>
    <w:rsid w:val="00DB1701"/>
    <w:rsid w:val="00DB194C"/>
    <w:rsid w:val="00DB19D3"/>
    <w:rsid w:val="00DB1C8F"/>
    <w:rsid w:val="00DB1CAC"/>
    <w:rsid w:val="00DB1E14"/>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74B"/>
    <w:rsid w:val="00DC0ACB"/>
    <w:rsid w:val="00DC0BF3"/>
    <w:rsid w:val="00DC0D5F"/>
    <w:rsid w:val="00DC1152"/>
    <w:rsid w:val="00DC137D"/>
    <w:rsid w:val="00DC17A5"/>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D3"/>
    <w:rsid w:val="00DC7DFD"/>
    <w:rsid w:val="00DD0178"/>
    <w:rsid w:val="00DD0853"/>
    <w:rsid w:val="00DD0A4C"/>
    <w:rsid w:val="00DD1284"/>
    <w:rsid w:val="00DD1460"/>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8D7"/>
    <w:rsid w:val="00DD7B88"/>
    <w:rsid w:val="00DD7E91"/>
    <w:rsid w:val="00DE03C0"/>
    <w:rsid w:val="00DE05B1"/>
    <w:rsid w:val="00DE06B7"/>
    <w:rsid w:val="00DE07EB"/>
    <w:rsid w:val="00DE09DB"/>
    <w:rsid w:val="00DE0DD5"/>
    <w:rsid w:val="00DE0FDC"/>
    <w:rsid w:val="00DE115C"/>
    <w:rsid w:val="00DE1335"/>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D81"/>
    <w:rsid w:val="00DE5D8C"/>
    <w:rsid w:val="00DE60DF"/>
    <w:rsid w:val="00DE6442"/>
    <w:rsid w:val="00DE6883"/>
    <w:rsid w:val="00DE6A6C"/>
    <w:rsid w:val="00DE6ADA"/>
    <w:rsid w:val="00DE6C14"/>
    <w:rsid w:val="00DE6CED"/>
    <w:rsid w:val="00DE71EF"/>
    <w:rsid w:val="00DE752A"/>
    <w:rsid w:val="00DE75C9"/>
    <w:rsid w:val="00DE76E5"/>
    <w:rsid w:val="00DE7749"/>
    <w:rsid w:val="00DE7767"/>
    <w:rsid w:val="00DE7A02"/>
    <w:rsid w:val="00DE7AB1"/>
    <w:rsid w:val="00DE7AFE"/>
    <w:rsid w:val="00DE7E32"/>
    <w:rsid w:val="00DF005B"/>
    <w:rsid w:val="00DF016B"/>
    <w:rsid w:val="00DF019D"/>
    <w:rsid w:val="00DF01C3"/>
    <w:rsid w:val="00DF0435"/>
    <w:rsid w:val="00DF05B9"/>
    <w:rsid w:val="00DF07DF"/>
    <w:rsid w:val="00DF09C6"/>
    <w:rsid w:val="00DF09D7"/>
    <w:rsid w:val="00DF14BF"/>
    <w:rsid w:val="00DF193D"/>
    <w:rsid w:val="00DF1A33"/>
    <w:rsid w:val="00DF1CB7"/>
    <w:rsid w:val="00DF1EE9"/>
    <w:rsid w:val="00DF215E"/>
    <w:rsid w:val="00DF23DB"/>
    <w:rsid w:val="00DF2458"/>
    <w:rsid w:val="00DF245A"/>
    <w:rsid w:val="00DF2522"/>
    <w:rsid w:val="00DF2BD1"/>
    <w:rsid w:val="00DF316D"/>
    <w:rsid w:val="00DF3304"/>
    <w:rsid w:val="00DF3621"/>
    <w:rsid w:val="00DF4186"/>
    <w:rsid w:val="00DF4290"/>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4074"/>
    <w:rsid w:val="00E047E6"/>
    <w:rsid w:val="00E048FA"/>
    <w:rsid w:val="00E0499D"/>
    <w:rsid w:val="00E049B5"/>
    <w:rsid w:val="00E04ABE"/>
    <w:rsid w:val="00E04E2B"/>
    <w:rsid w:val="00E04E77"/>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641"/>
    <w:rsid w:val="00E127BA"/>
    <w:rsid w:val="00E13061"/>
    <w:rsid w:val="00E13167"/>
    <w:rsid w:val="00E13555"/>
    <w:rsid w:val="00E135FD"/>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FD5"/>
    <w:rsid w:val="00E17263"/>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904"/>
    <w:rsid w:val="00E259D3"/>
    <w:rsid w:val="00E25FBC"/>
    <w:rsid w:val="00E261D0"/>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2FB8"/>
    <w:rsid w:val="00E33585"/>
    <w:rsid w:val="00E33688"/>
    <w:rsid w:val="00E339C9"/>
    <w:rsid w:val="00E33C57"/>
    <w:rsid w:val="00E33D31"/>
    <w:rsid w:val="00E33DFC"/>
    <w:rsid w:val="00E33EB7"/>
    <w:rsid w:val="00E344CC"/>
    <w:rsid w:val="00E34A8E"/>
    <w:rsid w:val="00E34C28"/>
    <w:rsid w:val="00E34CC2"/>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2E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3AB"/>
    <w:rsid w:val="00E507DF"/>
    <w:rsid w:val="00E50872"/>
    <w:rsid w:val="00E50BDE"/>
    <w:rsid w:val="00E50D39"/>
    <w:rsid w:val="00E5101C"/>
    <w:rsid w:val="00E5106B"/>
    <w:rsid w:val="00E51090"/>
    <w:rsid w:val="00E512F2"/>
    <w:rsid w:val="00E513D4"/>
    <w:rsid w:val="00E5152C"/>
    <w:rsid w:val="00E516E8"/>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12A"/>
    <w:rsid w:val="00E712B9"/>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655"/>
    <w:rsid w:val="00E826D4"/>
    <w:rsid w:val="00E82864"/>
    <w:rsid w:val="00E82940"/>
    <w:rsid w:val="00E82D14"/>
    <w:rsid w:val="00E82DC9"/>
    <w:rsid w:val="00E832B3"/>
    <w:rsid w:val="00E834C2"/>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9C9"/>
    <w:rsid w:val="00E85AE6"/>
    <w:rsid w:val="00E85E23"/>
    <w:rsid w:val="00E86368"/>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4FE"/>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E5D"/>
    <w:rsid w:val="00EA32EC"/>
    <w:rsid w:val="00EA376A"/>
    <w:rsid w:val="00EA46F1"/>
    <w:rsid w:val="00EA4B1F"/>
    <w:rsid w:val="00EA4C84"/>
    <w:rsid w:val="00EA4DF4"/>
    <w:rsid w:val="00EA5025"/>
    <w:rsid w:val="00EA530C"/>
    <w:rsid w:val="00EA5678"/>
    <w:rsid w:val="00EA5730"/>
    <w:rsid w:val="00EA5D72"/>
    <w:rsid w:val="00EA6256"/>
    <w:rsid w:val="00EA6390"/>
    <w:rsid w:val="00EA68A4"/>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5151"/>
    <w:rsid w:val="00EB574E"/>
    <w:rsid w:val="00EB5B44"/>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0C9F"/>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FF"/>
    <w:rsid w:val="00ED27D6"/>
    <w:rsid w:val="00ED2A2A"/>
    <w:rsid w:val="00ED2E8E"/>
    <w:rsid w:val="00ED2EC6"/>
    <w:rsid w:val="00ED304D"/>
    <w:rsid w:val="00ED33E9"/>
    <w:rsid w:val="00ED350F"/>
    <w:rsid w:val="00ED37D2"/>
    <w:rsid w:val="00ED3B70"/>
    <w:rsid w:val="00ED3D48"/>
    <w:rsid w:val="00ED418A"/>
    <w:rsid w:val="00ED41D5"/>
    <w:rsid w:val="00ED47DF"/>
    <w:rsid w:val="00ED4A6D"/>
    <w:rsid w:val="00ED4C32"/>
    <w:rsid w:val="00ED4CCE"/>
    <w:rsid w:val="00ED4D80"/>
    <w:rsid w:val="00ED4D97"/>
    <w:rsid w:val="00ED53BE"/>
    <w:rsid w:val="00ED53E0"/>
    <w:rsid w:val="00ED54F5"/>
    <w:rsid w:val="00ED5508"/>
    <w:rsid w:val="00ED5577"/>
    <w:rsid w:val="00ED56D1"/>
    <w:rsid w:val="00ED5B2F"/>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AFF"/>
    <w:rsid w:val="00F013E2"/>
    <w:rsid w:val="00F01E09"/>
    <w:rsid w:val="00F01EDE"/>
    <w:rsid w:val="00F0298E"/>
    <w:rsid w:val="00F03181"/>
    <w:rsid w:val="00F03902"/>
    <w:rsid w:val="00F03AA2"/>
    <w:rsid w:val="00F03C74"/>
    <w:rsid w:val="00F03E52"/>
    <w:rsid w:val="00F043EA"/>
    <w:rsid w:val="00F047D6"/>
    <w:rsid w:val="00F04B0A"/>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85B"/>
    <w:rsid w:val="00F07B40"/>
    <w:rsid w:val="00F07CA9"/>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69"/>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6A"/>
    <w:rsid w:val="00F25AD8"/>
    <w:rsid w:val="00F25C50"/>
    <w:rsid w:val="00F25D50"/>
    <w:rsid w:val="00F25E9E"/>
    <w:rsid w:val="00F26102"/>
    <w:rsid w:val="00F2616B"/>
    <w:rsid w:val="00F26234"/>
    <w:rsid w:val="00F263E2"/>
    <w:rsid w:val="00F26553"/>
    <w:rsid w:val="00F26901"/>
    <w:rsid w:val="00F26C5D"/>
    <w:rsid w:val="00F26F96"/>
    <w:rsid w:val="00F27096"/>
    <w:rsid w:val="00F2709E"/>
    <w:rsid w:val="00F27361"/>
    <w:rsid w:val="00F27594"/>
    <w:rsid w:val="00F278B7"/>
    <w:rsid w:val="00F27950"/>
    <w:rsid w:val="00F300BC"/>
    <w:rsid w:val="00F308C5"/>
    <w:rsid w:val="00F30DD6"/>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26"/>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8B3"/>
    <w:rsid w:val="00F60CF5"/>
    <w:rsid w:val="00F60D79"/>
    <w:rsid w:val="00F60DA4"/>
    <w:rsid w:val="00F61259"/>
    <w:rsid w:val="00F6178D"/>
    <w:rsid w:val="00F6179A"/>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CA5"/>
    <w:rsid w:val="00F72ED3"/>
    <w:rsid w:val="00F73015"/>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AF"/>
    <w:rsid w:val="00F91DC4"/>
    <w:rsid w:val="00F91E28"/>
    <w:rsid w:val="00F927E4"/>
    <w:rsid w:val="00F932A4"/>
    <w:rsid w:val="00F932AA"/>
    <w:rsid w:val="00F934D8"/>
    <w:rsid w:val="00F93512"/>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153"/>
    <w:rsid w:val="00F954DC"/>
    <w:rsid w:val="00F95D8C"/>
    <w:rsid w:val="00F95EAA"/>
    <w:rsid w:val="00F95EED"/>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280"/>
    <w:rsid w:val="00FA46F7"/>
    <w:rsid w:val="00FA49A6"/>
    <w:rsid w:val="00FA4BEF"/>
    <w:rsid w:val="00FA4C57"/>
    <w:rsid w:val="00FA4DCB"/>
    <w:rsid w:val="00FA58C6"/>
    <w:rsid w:val="00FA58D2"/>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FA"/>
    <w:rsid w:val="00FB5E71"/>
    <w:rsid w:val="00FB5E96"/>
    <w:rsid w:val="00FB5F21"/>
    <w:rsid w:val="00FB60C4"/>
    <w:rsid w:val="00FB6252"/>
    <w:rsid w:val="00FB6497"/>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BAF"/>
    <w:rsid w:val="00FD0387"/>
    <w:rsid w:val="00FD0684"/>
    <w:rsid w:val="00FD0EF5"/>
    <w:rsid w:val="00FD128E"/>
    <w:rsid w:val="00FD1486"/>
    <w:rsid w:val="00FD1894"/>
    <w:rsid w:val="00FD18E7"/>
    <w:rsid w:val="00FD19D0"/>
    <w:rsid w:val="00FD2168"/>
    <w:rsid w:val="00FD2191"/>
    <w:rsid w:val="00FD26B7"/>
    <w:rsid w:val="00FD29E2"/>
    <w:rsid w:val="00FD2CB9"/>
    <w:rsid w:val="00FD2D70"/>
    <w:rsid w:val="00FD2D85"/>
    <w:rsid w:val="00FD32F0"/>
    <w:rsid w:val="00FD35D9"/>
    <w:rsid w:val="00FD3933"/>
    <w:rsid w:val="00FD393C"/>
    <w:rsid w:val="00FD3976"/>
    <w:rsid w:val="00FD3981"/>
    <w:rsid w:val="00FD3C40"/>
    <w:rsid w:val="00FD3D9E"/>
    <w:rsid w:val="00FD3DB6"/>
    <w:rsid w:val="00FD4188"/>
    <w:rsid w:val="00FD4254"/>
    <w:rsid w:val="00FD446B"/>
    <w:rsid w:val="00FD447B"/>
    <w:rsid w:val="00FD456C"/>
    <w:rsid w:val="00FD4C7F"/>
    <w:rsid w:val="00FD4D51"/>
    <w:rsid w:val="00FD50B9"/>
    <w:rsid w:val="00FD53EA"/>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820"/>
    <w:rsid w:val="00FF1E1D"/>
    <w:rsid w:val="00FF1E75"/>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5EF0"/>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D2E02"/>
  <w15:docId w15:val="{EFA35415-25BD-4B79-BC0B-618B7DE9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条目 Char,cap Char Char Char Char Char Char Char Char,Caption Char2 Char,Caption Char Char Char Char,cap1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0701"/>
    <w:rPr>
      <w:rFonts w:asciiTheme="minorHAnsi" w:eastAsiaTheme="minorEastAsia" w:hAnsiTheme="minorHAnsi" w:cstheme="minorBidi"/>
      <w:sz w:val="22"/>
      <w:szCs w:val="22"/>
      <w:lang w:val="en-IN"/>
    </w:rPr>
    <w:tblPr>
      <w:tblCellMar>
        <w:top w:w="0" w:type="dxa"/>
        <w:left w:w="0" w:type="dxa"/>
        <w:bottom w:w="0" w:type="dxa"/>
        <w:right w:w="0" w:type="dxa"/>
      </w:tblCellMar>
    </w:tblPr>
  </w:style>
  <w:style w:type="table" w:styleId="GridTable5Dark-Accent4">
    <w:name w:val="Grid Table 5 Dark Accent 4"/>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6Colorful-Accent1">
    <w:name w:val="Grid Table 6 Colorful Accent 1"/>
    <w:basedOn w:val="TableNormal"/>
    <w:uiPriority w:val="51"/>
    <w:rsid w:val="00052BA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3">
    <w:name w:val="Grid Table 5 Dark Accent 3"/>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4-Accent3">
    <w:name w:val="List Table 4 Accent 3"/>
    <w:basedOn w:val="TableNormal"/>
    <w:uiPriority w:val="49"/>
    <w:rsid w:val="0047647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310431">
      <w:bodyDiv w:val="1"/>
      <w:marLeft w:val="0"/>
      <w:marRight w:val="0"/>
      <w:marTop w:val="0"/>
      <w:marBottom w:val="0"/>
      <w:divBdr>
        <w:top w:val="none" w:sz="0" w:space="0" w:color="auto"/>
        <w:left w:val="none" w:sz="0" w:space="0" w:color="auto"/>
        <w:bottom w:val="none" w:sz="0" w:space="0" w:color="auto"/>
        <w:right w:val="none" w:sz="0" w:space="0" w:color="auto"/>
      </w:divBdr>
      <w:divsChild>
        <w:div w:id="1782189997">
          <w:marLeft w:val="547"/>
          <w:marRight w:val="0"/>
          <w:marTop w:val="82"/>
          <w:marBottom w:val="0"/>
          <w:divBdr>
            <w:top w:val="none" w:sz="0" w:space="0" w:color="auto"/>
            <w:left w:val="none" w:sz="0" w:space="0" w:color="auto"/>
            <w:bottom w:val="none" w:sz="0" w:space="0" w:color="auto"/>
            <w:right w:val="none" w:sz="0" w:space="0" w:color="auto"/>
          </w:divBdr>
        </w:div>
        <w:div w:id="1190266190">
          <w:marLeft w:val="547"/>
          <w:marRight w:val="0"/>
          <w:marTop w:val="82"/>
          <w:marBottom w:val="0"/>
          <w:divBdr>
            <w:top w:val="none" w:sz="0" w:space="0" w:color="auto"/>
            <w:left w:val="none" w:sz="0" w:space="0" w:color="auto"/>
            <w:bottom w:val="none" w:sz="0" w:space="0" w:color="auto"/>
            <w:right w:val="none" w:sz="0" w:space="0" w:color="auto"/>
          </w:divBdr>
        </w:div>
        <w:div w:id="1264680877">
          <w:marLeft w:val="1166"/>
          <w:marRight w:val="0"/>
          <w:marTop w:val="72"/>
          <w:marBottom w:val="0"/>
          <w:divBdr>
            <w:top w:val="none" w:sz="0" w:space="0" w:color="auto"/>
            <w:left w:val="none" w:sz="0" w:space="0" w:color="auto"/>
            <w:bottom w:val="none" w:sz="0" w:space="0" w:color="auto"/>
            <w:right w:val="none" w:sz="0" w:space="0" w:color="auto"/>
          </w:divBdr>
        </w:div>
        <w:div w:id="873885601">
          <w:marLeft w:val="547"/>
          <w:marRight w:val="0"/>
          <w:marTop w:val="82"/>
          <w:marBottom w:val="0"/>
          <w:divBdr>
            <w:top w:val="none" w:sz="0" w:space="0" w:color="auto"/>
            <w:left w:val="none" w:sz="0" w:space="0" w:color="auto"/>
            <w:bottom w:val="none" w:sz="0" w:space="0" w:color="auto"/>
            <w:right w:val="none" w:sz="0" w:space="0" w:color="auto"/>
          </w:divBdr>
        </w:div>
        <w:div w:id="431702035">
          <w:marLeft w:val="1166"/>
          <w:marRight w:val="0"/>
          <w:marTop w:val="72"/>
          <w:marBottom w:val="0"/>
          <w:divBdr>
            <w:top w:val="none" w:sz="0" w:space="0" w:color="auto"/>
            <w:left w:val="none" w:sz="0" w:space="0" w:color="auto"/>
            <w:bottom w:val="none" w:sz="0" w:space="0" w:color="auto"/>
            <w:right w:val="none" w:sz="0" w:space="0" w:color="auto"/>
          </w:divBdr>
        </w:div>
        <w:div w:id="181551375">
          <w:marLeft w:val="1166"/>
          <w:marRight w:val="0"/>
          <w:marTop w:val="72"/>
          <w:marBottom w:val="0"/>
          <w:divBdr>
            <w:top w:val="none" w:sz="0" w:space="0" w:color="auto"/>
            <w:left w:val="none" w:sz="0" w:space="0" w:color="auto"/>
            <w:bottom w:val="none" w:sz="0" w:space="0" w:color="auto"/>
            <w:right w:val="none" w:sz="0" w:space="0" w:color="auto"/>
          </w:divBdr>
        </w:div>
        <w:div w:id="2088336865">
          <w:marLeft w:val="547"/>
          <w:marRight w:val="0"/>
          <w:marTop w:val="82"/>
          <w:marBottom w:val="0"/>
          <w:divBdr>
            <w:top w:val="none" w:sz="0" w:space="0" w:color="auto"/>
            <w:left w:val="none" w:sz="0" w:space="0" w:color="auto"/>
            <w:bottom w:val="none" w:sz="0" w:space="0" w:color="auto"/>
            <w:right w:val="none" w:sz="0" w:space="0" w:color="auto"/>
          </w:divBdr>
        </w:div>
        <w:div w:id="1286430486">
          <w:marLeft w:val="1166"/>
          <w:marRight w:val="0"/>
          <w:marTop w:val="72"/>
          <w:marBottom w:val="0"/>
          <w:divBdr>
            <w:top w:val="none" w:sz="0" w:space="0" w:color="auto"/>
            <w:left w:val="none" w:sz="0" w:space="0" w:color="auto"/>
            <w:bottom w:val="none" w:sz="0" w:space="0" w:color="auto"/>
            <w:right w:val="none" w:sz="0" w:space="0" w:color="auto"/>
          </w:divBdr>
        </w:div>
        <w:div w:id="401106239">
          <w:marLeft w:val="1166"/>
          <w:marRight w:val="0"/>
          <w:marTop w:val="72"/>
          <w:marBottom w:val="0"/>
          <w:divBdr>
            <w:top w:val="none" w:sz="0" w:space="0" w:color="auto"/>
            <w:left w:val="none" w:sz="0" w:space="0" w:color="auto"/>
            <w:bottom w:val="none" w:sz="0" w:space="0" w:color="auto"/>
            <w:right w:val="none" w:sz="0" w:space="0" w:color="auto"/>
          </w:divBdr>
        </w:div>
        <w:div w:id="166674130">
          <w:marLeft w:val="1166"/>
          <w:marRight w:val="0"/>
          <w:marTop w:val="72"/>
          <w:marBottom w:val="0"/>
          <w:divBdr>
            <w:top w:val="none" w:sz="0" w:space="0" w:color="auto"/>
            <w:left w:val="none" w:sz="0" w:space="0" w:color="auto"/>
            <w:bottom w:val="none" w:sz="0" w:space="0" w:color="auto"/>
            <w:right w:val="none" w:sz="0" w:space="0" w:color="auto"/>
          </w:divBdr>
        </w:div>
        <w:div w:id="1343167792">
          <w:marLeft w:val="1800"/>
          <w:marRight w:val="0"/>
          <w:marTop w:val="58"/>
          <w:marBottom w:val="0"/>
          <w:divBdr>
            <w:top w:val="none" w:sz="0" w:space="0" w:color="auto"/>
            <w:left w:val="none" w:sz="0" w:space="0" w:color="auto"/>
            <w:bottom w:val="none" w:sz="0" w:space="0" w:color="auto"/>
            <w:right w:val="none" w:sz="0" w:space="0" w:color="auto"/>
          </w:divBdr>
        </w:div>
        <w:div w:id="1848867386">
          <w:marLeft w:val="547"/>
          <w:marRight w:val="0"/>
          <w:marTop w:val="82"/>
          <w:marBottom w:val="0"/>
          <w:divBdr>
            <w:top w:val="none" w:sz="0" w:space="0" w:color="auto"/>
            <w:left w:val="none" w:sz="0" w:space="0" w:color="auto"/>
            <w:bottom w:val="none" w:sz="0" w:space="0" w:color="auto"/>
            <w:right w:val="none" w:sz="0" w:space="0" w:color="auto"/>
          </w:divBdr>
        </w:div>
        <w:div w:id="1074470874">
          <w:marLeft w:val="1166"/>
          <w:marRight w:val="0"/>
          <w:marTop w:val="72"/>
          <w:marBottom w:val="0"/>
          <w:divBdr>
            <w:top w:val="none" w:sz="0" w:space="0" w:color="auto"/>
            <w:left w:val="none" w:sz="0" w:space="0" w:color="auto"/>
            <w:bottom w:val="none" w:sz="0" w:space="0" w:color="auto"/>
            <w:right w:val="none" w:sz="0" w:space="0" w:color="auto"/>
          </w:divBdr>
        </w:div>
        <w:div w:id="65231471">
          <w:marLeft w:val="1166"/>
          <w:marRight w:val="0"/>
          <w:marTop w:val="72"/>
          <w:marBottom w:val="0"/>
          <w:divBdr>
            <w:top w:val="none" w:sz="0" w:space="0" w:color="auto"/>
            <w:left w:val="none" w:sz="0" w:space="0" w:color="auto"/>
            <w:bottom w:val="none" w:sz="0" w:space="0" w:color="auto"/>
            <w:right w:val="none" w:sz="0" w:space="0" w:color="auto"/>
          </w:divBdr>
        </w:div>
        <w:div w:id="1060593261">
          <w:marLeft w:val="547"/>
          <w:marRight w:val="0"/>
          <w:marTop w:val="82"/>
          <w:marBottom w:val="0"/>
          <w:divBdr>
            <w:top w:val="none" w:sz="0" w:space="0" w:color="auto"/>
            <w:left w:val="none" w:sz="0" w:space="0" w:color="auto"/>
            <w:bottom w:val="none" w:sz="0" w:space="0" w:color="auto"/>
            <w:right w:val="none" w:sz="0" w:space="0" w:color="auto"/>
          </w:divBdr>
        </w:div>
        <w:div w:id="1312127569">
          <w:marLeft w:val="1166"/>
          <w:marRight w:val="0"/>
          <w:marTop w:val="72"/>
          <w:marBottom w:val="0"/>
          <w:divBdr>
            <w:top w:val="none" w:sz="0" w:space="0" w:color="auto"/>
            <w:left w:val="none" w:sz="0" w:space="0" w:color="auto"/>
            <w:bottom w:val="none" w:sz="0" w:space="0" w:color="auto"/>
            <w:right w:val="none" w:sz="0" w:space="0" w:color="auto"/>
          </w:divBdr>
        </w:div>
      </w:divsChild>
    </w:div>
    <w:div w:id="903101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s:customData xmlns="http://www.wps.cn/officeDocument/2013/wpsCustomData" xmlns:s="http://www.wps.cn/officeDocument/2013/wpsCustomData">
  <customSectProps>
    <customSectPr/>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3.xml><?xml version="1.0" encoding="utf-8"?>
<ds:datastoreItem xmlns:ds="http://schemas.openxmlformats.org/officeDocument/2006/customXml" ds:itemID="{272755B8-E1CD-4F39-819D-7F0A72F9310E}">
  <ds:schemaRefs>
    <ds:schemaRef ds:uri="Microsoft.SharePoint.Taxonomy.ContentTypeSync"/>
  </ds:schemaRefs>
</ds:datastoreItem>
</file>

<file path=customXml/itemProps4.xml><?xml version="1.0" encoding="utf-8"?>
<ds:datastoreItem xmlns:ds="http://schemas.openxmlformats.org/officeDocument/2006/customXml" ds:itemID="{E9D1E74A-64E8-4020-AFB7-B493EB254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076493-B622-412F-86D8-A2A02C628876}">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6319C1F-E020-4B95-93F5-41BF4E219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1762</TotalTime>
  <Pages>1</Pages>
  <Words>2512</Words>
  <Characters>14324</Characters>
  <Application>Microsoft Office Word</Application>
  <DocSecurity>0</DocSecurity>
  <Lines>119</Lines>
  <Paragraphs>33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16803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128</cp:revision>
  <cp:lastPrinted>2018-01-07T00:25:00Z</cp:lastPrinted>
  <dcterms:created xsi:type="dcterms:W3CDTF">2020-08-24T21:15:00Z</dcterms:created>
  <dcterms:modified xsi:type="dcterms:W3CDTF">2020-09-06T23:20:00Z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2020-08-24 10:25:40Z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1598232188</vt:lpwstr>
  </property>
  <property fmtid="{D5CDD505-2E9C-101B-9397-08002B2CF9AE}" pid="28" name="CTPClassification">
    <vt:lpwstr>CTP_NT</vt:lpwstr>
  </property>
</Properties>
</file>